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EC3B6" w14:textId="77777777" w:rsidR="00205388" w:rsidRPr="00716B81" w:rsidRDefault="00205388" w:rsidP="00205388">
      <w:pPr>
        <w:jc w:val="right"/>
        <w:rPr>
          <w:rFonts w:ascii="Times New Roman" w:hAnsi="Times New Roman"/>
          <w:b/>
        </w:rPr>
      </w:pPr>
      <w:r w:rsidRPr="00716B81">
        <w:rPr>
          <w:rFonts w:ascii="Times New Roman" w:hAnsi="Times New Roman"/>
          <w:b/>
        </w:rPr>
        <w:t>Projektas</w:t>
      </w:r>
    </w:p>
    <w:p w14:paraId="3906FE73" w14:textId="77777777" w:rsidR="00C70E09" w:rsidRPr="00716B81" w:rsidRDefault="00C70E09" w:rsidP="0051054F">
      <w:pPr>
        <w:jc w:val="center"/>
        <w:rPr>
          <w:rFonts w:ascii="Times New Roman" w:hAnsi="Times New Roman"/>
        </w:rPr>
      </w:pPr>
      <w:r w:rsidRPr="00716B81">
        <w:rPr>
          <w:rFonts w:ascii="Times New Roman" w:hAnsi="Times New Roman"/>
          <w:noProof/>
          <w:lang w:eastAsia="lt-LT"/>
        </w:rPr>
        <w:drawing>
          <wp:inline distT="0" distB="0" distL="0" distR="0" wp14:anchorId="167203C6" wp14:editId="2F07926E">
            <wp:extent cx="638175" cy="6381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5C5C59D1" w14:textId="77777777" w:rsidR="00C70E09" w:rsidRPr="00716B81" w:rsidRDefault="00C70E09" w:rsidP="00C70E09">
      <w:pPr>
        <w:pStyle w:val="Antrat"/>
        <w:rPr>
          <w:sz w:val="24"/>
        </w:rPr>
      </w:pPr>
      <w:r w:rsidRPr="00716B81">
        <w:rPr>
          <w:sz w:val="24"/>
        </w:rPr>
        <w:t>ANYKŠČIŲ RAJONO SAVIVALDYBĖS</w:t>
      </w:r>
    </w:p>
    <w:p w14:paraId="5DEE912C" w14:textId="77777777" w:rsidR="00C70E09" w:rsidRPr="00716B81" w:rsidRDefault="00C70E09" w:rsidP="00C70E09">
      <w:pPr>
        <w:jc w:val="center"/>
        <w:rPr>
          <w:rFonts w:ascii="Times New Roman" w:hAnsi="Times New Roman"/>
          <w:b/>
        </w:rPr>
      </w:pPr>
      <w:r w:rsidRPr="00716B81">
        <w:rPr>
          <w:rFonts w:ascii="Times New Roman" w:hAnsi="Times New Roman"/>
          <w:b/>
        </w:rPr>
        <w:t>TARYBA</w:t>
      </w:r>
    </w:p>
    <w:p w14:paraId="2444348E" w14:textId="77777777" w:rsidR="00C70E09" w:rsidRPr="00716B81" w:rsidRDefault="00C70E09" w:rsidP="00C70E09">
      <w:pPr>
        <w:jc w:val="center"/>
        <w:rPr>
          <w:rFonts w:ascii="Times New Roman" w:hAnsi="Times New Roman"/>
          <w:b/>
        </w:rPr>
      </w:pPr>
    </w:p>
    <w:p w14:paraId="67A0F0D1" w14:textId="77777777" w:rsidR="00C70E09" w:rsidRPr="00716B81" w:rsidRDefault="00C70E09" w:rsidP="00C70E09">
      <w:pPr>
        <w:tabs>
          <w:tab w:val="left" w:pos="3402"/>
          <w:tab w:val="left" w:pos="3969"/>
          <w:tab w:val="left" w:pos="4253"/>
        </w:tabs>
        <w:jc w:val="center"/>
        <w:rPr>
          <w:rFonts w:ascii="Times New Roman" w:hAnsi="Times New Roman"/>
          <w:b/>
        </w:rPr>
      </w:pPr>
      <w:r w:rsidRPr="00716B81">
        <w:rPr>
          <w:rFonts w:ascii="Times New Roman" w:hAnsi="Times New Roman"/>
          <w:b/>
        </w:rPr>
        <w:t>SPRENDIMAS</w:t>
      </w:r>
    </w:p>
    <w:p w14:paraId="24437BD6" w14:textId="77777777" w:rsidR="00C70E09" w:rsidRPr="00716B81" w:rsidRDefault="00C70E09" w:rsidP="00C70E09">
      <w:pPr>
        <w:jc w:val="center"/>
        <w:rPr>
          <w:rFonts w:ascii="Times New Roman" w:hAnsi="Times New Roman"/>
          <w:b/>
          <w:caps/>
          <w:szCs w:val="24"/>
        </w:rPr>
      </w:pPr>
      <w:r w:rsidRPr="00716B81">
        <w:rPr>
          <w:rFonts w:ascii="Times New Roman" w:hAnsi="Times New Roman"/>
          <w:b/>
          <w:caps/>
          <w:szCs w:val="24"/>
        </w:rPr>
        <w:t>DĖL nekilnojamojo turto, KURIAM UŽ 202</w:t>
      </w:r>
      <w:r w:rsidR="000A2E79">
        <w:rPr>
          <w:rFonts w:ascii="Times New Roman" w:hAnsi="Times New Roman"/>
          <w:b/>
          <w:caps/>
          <w:szCs w:val="24"/>
        </w:rPr>
        <w:t>5</w:t>
      </w:r>
      <w:r w:rsidRPr="00716B81">
        <w:rPr>
          <w:rFonts w:ascii="Times New Roman" w:hAnsi="Times New Roman"/>
          <w:b/>
          <w:caps/>
          <w:szCs w:val="24"/>
        </w:rPr>
        <w:t xml:space="preserve"> METUS TAIKOMAS 3 PROCENTŲ  NEKILNOJAMOJO TURTO mokesčio tarifAS, SĄRAŠO PATVIRTINIMO</w:t>
      </w:r>
    </w:p>
    <w:p w14:paraId="4BF28886" w14:textId="77777777" w:rsidR="00C70E09" w:rsidRPr="00716B81" w:rsidRDefault="00C70E09" w:rsidP="00C70E09">
      <w:pPr>
        <w:ind w:firstLine="851"/>
        <w:jc w:val="center"/>
        <w:rPr>
          <w:rFonts w:ascii="Times New Roman" w:hAnsi="Times New Roman"/>
          <w:b/>
          <w:caps/>
          <w:szCs w:val="24"/>
        </w:rPr>
      </w:pPr>
    </w:p>
    <w:p w14:paraId="326C56F8" w14:textId="4177DE03" w:rsidR="00C70E09" w:rsidRPr="00716B81" w:rsidRDefault="00C70E09" w:rsidP="00C70E09">
      <w:pPr>
        <w:ind w:firstLine="851"/>
        <w:jc w:val="center"/>
        <w:rPr>
          <w:rFonts w:ascii="Times New Roman" w:hAnsi="Times New Roman"/>
        </w:rPr>
      </w:pPr>
      <w:r w:rsidRPr="00716B81">
        <w:rPr>
          <w:rFonts w:ascii="Times New Roman" w:hAnsi="Times New Roman"/>
        </w:rPr>
        <w:t>20</w:t>
      </w:r>
      <w:r w:rsidR="00205388" w:rsidRPr="00716B81">
        <w:rPr>
          <w:rFonts w:ascii="Times New Roman" w:hAnsi="Times New Roman"/>
        </w:rPr>
        <w:t>2</w:t>
      </w:r>
      <w:r w:rsidR="000A2E79">
        <w:rPr>
          <w:rFonts w:ascii="Times New Roman" w:hAnsi="Times New Roman"/>
        </w:rPr>
        <w:t>4</w:t>
      </w:r>
      <w:r w:rsidRPr="00716B81">
        <w:rPr>
          <w:rFonts w:ascii="Times New Roman" w:hAnsi="Times New Roman"/>
        </w:rPr>
        <w:t xml:space="preserve"> m. </w:t>
      </w:r>
      <w:r w:rsidR="000A2E79">
        <w:rPr>
          <w:rFonts w:ascii="Times New Roman" w:hAnsi="Times New Roman"/>
        </w:rPr>
        <w:t xml:space="preserve">birželio </w:t>
      </w:r>
      <w:r w:rsidR="007D677A">
        <w:rPr>
          <w:rFonts w:ascii="Times New Roman" w:hAnsi="Times New Roman"/>
        </w:rPr>
        <w:t>28</w:t>
      </w:r>
      <w:r w:rsidRPr="00716B81">
        <w:rPr>
          <w:rFonts w:ascii="Times New Roman" w:hAnsi="Times New Roman"/>
        </w:rPr>
        <w:t xml:space="preserve"> d. Nr. 1-T-</w:t>
      </w:r>
      <w:r w:rsidR="007D677A">
        <w:rPr>
          <w:rFonts w:ascii="Times New Roman" w:hAnsi="Times New Roman"/>
        </w:rPr>
        <w:t>228</w:t>
      </w:r>
    </w:p>
    <w:p w14:paraId="01513D37" w14:textId="77777777" w:rsidR="00C70E09" w:rsidRPr="00716B81" w:rsidRDefault="00C70E09" w:rsidP="00C70E09">
      <w:pPr>
        <w:ind w:firstLine="851"/>
        <w:jc w:val="center"/>
        <w:rPr>
          <w:rFonts w:ascii="Times New Roman" w:hAnsi="Times New Roman"/>
        </w:rPr>
      </w:pPr>
      <w:r w:rsidRPr="00716B81">
        <w:rPr>
          <w:rFonts w:ascii="Times New Roman" w:hAnsi="Times New Roman"/>
        </w:rPr>
        <w:t>Anykščiai</w:t>
      </w:r>
    </w:p>
    <w:p w14:paraId="24A627A5" w14:textId="77777777" w:rsidR="00C70E09" w:rsidRPr="00716B81" w:rsidRDefault="00C70E09" w:rsidP="000F0300">
      <w:pPr>
        <w:spacing w:line="360" w:lineRule="auto"/>
        <w:ind w:firstLine="720"/>
        <w:jc w:val="center"/>
        <w:rPr>
          <w:rFonts w:ascii="Times New Roman" w:hAnsi="Times New Roman"/>
        </w:rPr>
      </w:pPr>
    </w:p>
    <w:p w14:paraId="154BB56B" w14:textId="77777777" w:rsidR="00C70E09" w:rsidRPr="00386CD2" w:rsidRDefault="00C70E09" w:rsidP="000F0300">
      <w:pPr>
        <w:spacing w:line="360" w:lineRule="auto"/>
        <w:ind w:firstLine="720"/>
        <w:jc w:val="both"/>
        <w:rPr>
          <w:rFonts w:ascii="Times New Roman" w:hAnsi="Times New Roman"/>
        </w:rPr>
      </w:pPr>
      <w:r w:rsidRPr="00B415DD">
        <w:rPr>
          <w:rFonts w:ascii="Times New Roman" w:hAnsi="Times New Roman"/>
        </w:rPr>
        <w:t xml:space="preserve">Vadovaudamasi Lietuvos Respublikos vietos savivaldos įstatymo </w:t>
      </w:r>
      <w:r w:rsidR="00EE1C02">
        <w:rPr>
          <w:rFonts w:ascii="Times New Roman" w:hAnsi="Times New Roman"/>
        </w:rPr>
        <w:t xml:space="preserve">16 straipsnio 1 dalimi, </w:t>
      </w:r>
      <w:r w:rsidRPr="00B415DD">
        <w:rPr>
          <w:rFonts w:ascii="Times New Roman" w:hAnsi="Times New Roman"/>
        </w:rPr>
        <w:t>1</w:t>
      </w:r>
      <w:r w:rsidR="00B415DD" w:rsidRPr="00B415DD">
        <w:rPr>
          <w:rFonts w:ascii="Times New Roman" w:hAnsi="Times New Roman"/>
        </w:rPr>
        <w:t>5</w:t>
      </w:r>
      <w:r w:rsidRPr="00B415DD">
        <w:rPr>
          <w:rFonts w:ascii="Times New Roman" w:hAnsi="Times New Roman"/>
        </w:rPr>
        <w:t xml:space="preserve"> straipsnio </w:t>
      </w:r>
      <w:r w:rsidR="003F55E5" w:rsidRPr="00B415DD">
        <w:rPr>
          <w:rFonts w:ascii="Times New Roman" w:hAnsi="Times New Roman"/>
        </w:rPr>
        <w:t>4 dalimi</w:t>
      </w:r>
      <w:r w:rsidRPr="00B415DD">
        <w:rPr>
          <w:rFonts w:ascii="Times New Roman" w:hAnsi="Times New Roman"/>
        </w:rPr>
        <w:t>, Lietuvos Respublikos nekilnojamojo turto mokesčio įstatymo 6 straipsni</w:t>
      </w:r>
      <w:r w:rsidR="003F55E5" w:rsidRPr="00B415DD">
        <w:rPr>
          <w:rFonts w:ascii="Times New Roman" w:hAnsi="Times New Roman"/>
        </w:rPr>
        <w:t>o 2 dalimi</w:t>
      </w:r>
      <w:r w:rsidRPr="00B415DD">
        <w:rPr>
          <w:rFonts w:ascii="Times New Roman" w:hAnsi="Times New Roman"/>
        </w:rPr>
        <w:t xml:space="preserve">, </w:t>
      </w:r>
      <w:r w:rsidRPr="00716B81">
        <w:rPr>
          <w:rFonts w:ascii="Times New Roman" w:hAnsi="Times New Roman"/>
        </w:rPr>
        <w:t>Nekilnojamojo turto, kuris nenaudojamas, neprižiūrimas arba apleistas, nustatymo tvarkos aprašo, patvirtinto Anykščių rajono savivaldybės tarybos 2013 m. gegužės 30 d. sprendimu Nr. 1-TS-173 ,,Dėl 2014 metų nekilnojamojo turto mokesčio tarifų nustatymo, nekilnojamojo turto, kuris yra nenaudojamas, neprižiūrimas arba apleistas, nustatymo tvarkos aprašo patvirtinimo“</w:t>
      </w:r>
      <w:r w:rsidR="00490A8C">
        <w:rPr>
          <w:rFonts w:ascii="Times New Roman" w:hAnsi="Times New Roman"/>
        </w:rPr>
        <w:t>,</w:t>
      </w:r>
      <w:r w:rsidR="00F442A9" w:rsidRPr="00716B81">
        <w:rPr>
          <w:rFonts w:ascii="Times New Roman" w:hAnsi="Times New Roman"/>
        </w:rPr>
        <w:t xml:space="preserve"> </w:t>
      </w:r>
      <w:r w:rsidR="002E0A07" w:rsidRPr="00716B81">
        <w:rPr>
          <w:rFonts w:ascii="Times New Roman" w:hAnsi="Times New Roman"/>
        </w:rPr>
        <w:t>3</w:t>
      </w:r>
      <w:r w:rsidR="00205388" w:rsidRPr="00716B81">
        <w:rPr>
          <w:rFonts w:ascii="Times New Roman" w:hAnsi="Times New Roman"/>
        </w:rPr>
        <w:t xml:space="preserve"> ir</w:t>
      </w:r>
      <w:r w:rsidR="002E0A07" w:rsidRPr="00716B81">
        <w:rPr>
          <w:rFonts w:ascii="Times New Roman" w:hAnsi="Times New Roman"/>
        </w:rPr>
        <w:t xml:space="preserve"> </w:t>
      </w:r>
      <w:r w:rsidRPr="00716B81">
        <w:rPr>
          <w:rFonts w:ascii="Times New Roman" w:hAnsi="Times New Roman"/>
        </w:rPr>
        <w:t>6 punkt</w:t>
      </w:r>
      <w:r w:rsidR="007474DB" w:rsidRPr="00716B81">
        <w:rPr>
          <w:rFonts w:ascii="Times New Roman" w:hAnsi="Times New Roman"/>
        </w:rPr>
        <w:t>ais</w:t>
      </w:r>
      <w:r w:rsidRPr="004A6FF4">
        <w:rPr>
          <w:rFonts w:ascii="Times New Roman" w:hAnsi="Times New Roman"/>
        </w:rPr>
        <w:t xml:space="preserve">, </w:t>
      </w:r>
      <w:r w:rsidR="00CF7EF6" w:rsidRPr="004A6FF4">
        <w:rPr>
          <w:rFonts w:ascii="Times New Roman" w:hAnsi="Times New Roman"/>
        </w:rPr>
        <w:t>atsižvelgdama į Anykščių savivaldybėje esančio nekilnojamojo turto būklės vertinimo komisijos 202</w:t>
      </w:r>
      <w:r w:rsidR="000A2E79">
        <w:rPr>
          <w:rFonts w:ascii="Times New Roman" w:hAnsi="Times New Roman"/>
        </w:rPr>
        <w:t>4</w:t>
      </w:r>
      <w:r w:rsidR="00CF7EF6" w:rsidRPr="004A6FF4">
        <w:rPr>
          <w:rFonts w:ascii="Times New Roman" w:hAnsi="Times New Roman"/>
        </w:rPr>
        <w:t xml:space="preserve"> m</w:t>
      </w:r>
      <w:r w:rsidR="00CF7EF6" w:rsidRPr="00A5129E">
        <w:rPr>
          <w:rFonts w:ascii="Times New Roman" w:hAnsi="Times New Roman"/>
        </w:rPr>
        <w:t xml:space="preserve">. </w:t>
      </w:r>
      <w:r w:rsidR="006B15B0">
        <w:rPr>
          <w:rFonts w:ascii="Times New Roman" w:hAnsi="Times New Roman"/>
        </w:rPr>
        <w:t>birželio 14</w:t>
      </w:r>
      <w:r w:rsidR="00CF7EF6" w:rsidRPr="00A5129E">
        <w:rPr>
          <w:rFonts w:ascii="Times New Roman" w:hAnsi="Times New Roman"/>
        </w:rPr>
        <w:t xml:space="preserve"> d. posėdžio protokolo Nr. 10</w:t>
      </w:r>
      <w:r w:rsidR="004A6FF4" w:rsidRPr="00A5129E">
        <w:rPr>
          <w:rFonts w:ascii="Times New Roman" w:hAnsi="Times New Roman"/>
        </w:rPr>
        <w:t>-A</w:t>
      </w:r>
      <w:r w:rsidR="00CF7EF6" w:rsidRPr="00A5129E">
        <w:rPr>
          <w:rFonts w:ascii="Times New Roman" w:hAnsi="Times New Roman"/>
        </w:rPr>
        <w:t>P-</w:t>
      </w:r>
      <w:r w:rsidR="00A5129E" w:rsidRPr="00A5129E">
        <w:rPr>
          <w:rFonts w:ascii="Times New Roman" w:hAnsi="Times New Roman"/>
        </w:rPr>
        <w:t>20</w:t>
      </w:r>
      <w:r w:rsidR="00CF7EF6" w:rsidRPr="00A5129E">
        <w:rPr>
          <w:rFonts w:ascii="Times New Roman" w:hAnsi="Times New Roman"/>
        </w:rPr>
        <w:t xml:space="preserve"> siūlymą, </w:t>
      </w:r>
      <w:r w:rsidRPr="00A5129E">
        <w:rPr>
          <w:rFonts w:ascii="Times New Roman" w:hAnsi="Times New Roman"/>
        </w:rPr>
        <w:t>Anykščių rajono savivaldybės tarybos 20</w:t>
      </w:r>
      <w:r w:rsidR="00F442A9" w:rsidRPr="00A5129E">
        <w:rPr>
          <w:rFonts w:ascii="Times New Roman" w:hAnsi="Times New Roman"/>
        </w:rPr>
        <w:t>2</w:t>
      </w:r>
      <w:r w:rsidR="000A2E79" w:rsidRPr="00A5129E">
        <w:rPr>
          <w:rFonts w:ascii="Times New Roman" w:hAnsi="Times New Roman"/>
        </w:rPr>
        <w:t>4</w:t>
      </w:r>
      <w:r w:rsidRPr="00A5129E">
        <w:rPr>
          <w:rFonts w:ascii="Times New Roman" w:hAnsi="Times New Roman"/>
        </w:rPr>
        <w:t xml:space="preserve"> m. balandžio </w:t>
      </w:r>
      <w:r w:rsidR="000A2E79">
        <w:rPr>
          <w:rFonts w:ascii="Times New Roman" w:hAnsi="Times New Roman"/>
        </w:rPr>
        <w:t>25</w:t>
      </w:r>
      <w:r w:rsidRPr="00386CD2">
        <w:rPr>
          <w:rFonts w:ascii="Times New Roman" w:hAnsi="Times New Roman"/>
        </w:rPr>
        <w:t xml:space="preserve"> d. sprendimo Nr. 1-TS-</w:t>
      </w:r>
      <w:r w:rsidR="00E6685A" w:rsidRPr="00386CD2">
        <w:rPr>
          <w:rFonts w:ascii="Times New Roman" w:hAnsi="Times New Roman"/>
        </w:rPr>
        <w:t>1</w:t>
      </w:r>
      <w:r w:rsidR="00A415B6" w:rsidRPr="00386CD2">
        <w:rPr>
          <w:rFonts w:ascii="Times New Roman" w:hAnsi="Times New Roman"/>
        </w:rPr>
        <w:t>2</w:t>
      </w:r>
      <w:r w:rsidR="000A2E79">
        <w:rPr>
          <w:rFonts w:ascii="Times New Roman" w:hAnsi="Times New Roman"/>
        </w:rPr>
        <w:t>2</w:t>
      </w:r>
      <w:r w:rsidRPr="00386CD2">
        <w:rPr>
          <w:rFonts w:ascii="Times New Roman" w:hAnsi="Times New Roman"/>
        </w:rPr>
        <w:t xml:space="preserve"> ,,Dėl 20</w:t>
      </w:r>
      <w:r w:rsidR="00845942" w:rsidRPr="00386CD2">
        <w:rPr>
          <w:rFonts w:ascii="Times New Roman" w:hAnsi="Times New Roman"/>
        </w:rPr>
        <w:t>2</w:t>
      </w:r>
      <w:r w:rsidR="000A2E79">
        <w:rPr>
          <w:rFonts w:ascii="Times New Roman" w:hAnsi="Times New Roman"/>
        </w:rPr>
        <w:t>5</w:t>
      </w:r>
      <w:r w:rsidRPr="00386CD2">
        <w:rPr>
          <w:rFonts w:ascii="Times New Roman" w:hAnsi="Times New Roman"/>
        </w:rPr>
        <w:t xml:space="preserve"> metų nekilnojamojo turto mokesčio tarifų nustatymo“ 2 punkt</w:t>
      </w:r>
      <w:r w:rsidR="00490A8C" w:rsidRPr="00386CD2">
        <w:rPr>
          <w:rFonts w:ascii="Times New Roman" w:hAnsi="Times New Roman"/>
        </w:rPr>
        <w:t>ą</w:t>
      </w:r>
      <w:r w:rsidRPr="00386CD2">
        <w:rPr>
          <w:rFonts w:ascii="Times New Roman" w:hAnsi="Times New Roman"/>
        </w:rPr>
        <w:t>, Anykščių rajono savivaldybės taryba n u s p r e n d ž i a</w:t>
      </w:r>
      <w:r w:rsidR="00490A8C" w:rsidRPr="00386CD2">
        <w:rPr>
          <w:rFonts w:ascii="Times New Roman" w:hAnsi="Times New Roman"/>
        </w:rPr>
        <w:t>,</w:t>
      </w:r>
      <w:r w:rsidRPr="00386CD2">
        <w:rPr>
          <w:rFonts w:ascii="Times New Roman" w:hAnsi="Times New Roman"/>
        </w:rPr>
        <w:t xml:space="preserve"> </w:t>
      </w:r>
    </w:p>
    <w:p w14:paraId="147B8C00" w14:textId="77777777" w:rsidR="00C70E09" w:rsidRPr="00716B81" w:rsidRDefault="00C70E09" w:rsidP="000F0300">
      <w:pPr>
        <w:spacing w:line="360" w:lineRule="auto"/>
        <w:ind w:firstLine="720"/>
        <w:jc w:val="both"/>
        <w:rPr>
          <w:rFonts w:ascii="Times New Roman" w:hAnsi="Times New Roman"/>
        </w:rPr>
      </w:pPr>
      <w:r w:rsidRPr="00716B81">
        <w:rPr>
          <w:rFonts w:ascii="Times New Roman" w:hAnsi="Times New Roman"/>
        </w:rPr>
        <w:t>Patvirtinti nekilnojamojo turto, kuriam už 202</w:t>
      </w:r>
      <w:r w:rsidR="00961601">
        <w:rPr>
          <w:rFonts w:ascii="Times New Roman" w:hAnsi="Times New Roman"/>
        </w:rPr>
        <w:t>5</w:t>
      </w:r>
      <w:r w:rsidRPr="00716B81">
        <w:rPr>
          <w:rFonts w:ascii="Times New Roman" w:hAnsi="Times New Roman"/>
        </w:rPr>
        <w:t xml:space="preserve"> metus taikomas 3 procentų nekilnojamojo turto mokesčio tarifas, sąrašą (pridedama).</w:t>
      </w:r>
    </w:p>
    <w:p w14:paraId="62B687B8" w14:textId="77777777" w:rsidR="007F55C4" w:rsidRPr="00716B81" w:rsidRDefault="00974E2B" w:rsidP="000F0300">
      <w:pPr>
        <w:pStyle w:val="Pagrindinistekstas"/>
        <w:ind w:firstLine="720"/>
        <w:contextualSpacing/>
        <w:jc w:val="both"/>
        <w:rPr>
          <w:b w:val="0"/>
          <w:sz w:val="24"/>
          <w:szCs w:val="24"/>
        </w:rPr>
      </w:pPr>
      <w:r w:rsidRPr="00716B81">
        <w:rPr>
          <w:b w:val="0"/>
          <w:caps w:val="0"/>
          <w:sz w:val="24"/>
          <w:szCs w:val="24"/>
        </w:rPr>
        <w:t xml:space="preserve"> </w:t>
      </w:r>
      <w:r w:rsidR="00C9129C" w:rsidRPr="00716B81">
        <w:rPr>
          <w:b w:val="0"/>
          <w:caps w:val="0"/>
          <w:sz w:val="24"/>
          <w:szCs w:val="24"/>
        </w:rPr>
        <w:t xml:space="preserve">   </w:t>
      </w:r>
      <w:r w:rsidR="007F55C4" w:rsidRPr="00716B81">
        <w:rPr>
          <w:b w:val="0"/>
          <w:caps w:val="0"/>
          <w:sz w:val="24"/>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F818A61" w14:textId="77777777" w:rsidR="00C70E09" w:rsidRDefault="00C70E09" w:rsidP="00C9129C">
      <w:pPr>
        <w:spacing w:line="360" w:lineRule="auto"/>
        <w:ind w:right="-1" w:firstLine="851"/>
        <w:jc w:val="center"/>
        <w:rPr>
          <w:rFonts w:ascii="Times New Roman" w:hAnsi="Times New Roman"/>
        </w:rPr>
      </w:pPr>
    </w:p>
    <w:p w14:paraId="77A67603" w14:textId="77777777" w:rsidR="00961601" w:rsidRPr="00716B81" w:rsidRDefault="00961601" w:rsidP="00C9129C">
      <w:pPr>
        <w:spacing w:line="360" w:lineRule="auto"/>
        <w:ind w:right="-1" w:firstLine="851"/>
        <w:jc w:val="center"/>
        <w:rPr>
          <w:rFonts w:ascii="Times New Roman" w:hAnsi="Times New Roman"/>
        </w:rPr>
      </w:pPr>
    </w:p>
    <w:p w14:paraId="4CF95C1B" w14:textId="796B634E" w:rsidR="000F0300" w:rsidRDefault="00C70E09" w:rsidP="000F0300">
      <w:pPr>
        <w:spacing w:line="360" w:lineRule="auto"/>
        <w:ind w:right="-1"/>
        <w:jc w:val="both"/>
        <w:rPr>
          <w:rFonts w:ascii="Times New Roman" w:hAnsi="Times New Roman"/>
        </w:rPr>
      </w:pPr>
      <w:r w:rsidRPr="00716B81">
        <w:rPr>
          <w:rFonts w:ascii="Times New Roman" w:hAnsi="Times New Roman"/>
        </w:rPr>
        <w:t>Meras</w:t>
      </w:r>
      <w:r w:rsidRPr="00716B81">
        <w:rPr>
          <w:rFonts w:ascii="Times New Roman" w:hAnsi="Times New Roman"/>
        </w:rPr>
        <w:tab/>
      </w:r>
      <w:r w:rsidRPr="00716B81">
        <w:rPr>
          <w:rFonts w:ascii="Times New Roman" w:hAnsi="Times New Roman"/>
        </w:rPr>
        <w:tab/>
      </w:r>
      <w:r w:rsidRPr="00716B81">
        <w:rPr>
          <w:rFonts w:ascii="Times New Roman" w:hAnsi="Times New Roman"/>
        </w:rPr>
        <w:tab/>
      </w:r>
      <w:r w:rsidR="00772978">
        <w:rPr>
          <w:rFonts w:ascii="Times New Roman" w:hAnsi="Times New Roman"/>
        </w:rPr>
        <w:t xml:space="preserve">                                                                                               Kęstutis Tubis </w:t>
      </w:r>
      <w:r w:rsidRPr="00716B81">
        <w:rPr>
          <w:rFonts w:ascii="Times New Roman" w:hAnsi="Times New Roman"/>
        </w:rPr>
        <w:tab/>
      </w:r>
    </w:p>
    <w:p w14:paraId="27CDAD89" w14:textId="77777777" w:rsidR="000F0300" w:rsidRDefault="000F0300">
      <w:pPr>
        <w:rPr>
          <w:rFonts w:ascii="Times New Roman" w:hAnsi="Times New Roman"/>
        </w:rPr>
      </w:pPr>
      <w:r>
        <w:rPr>
          <w:rFonts w:ascii="Times New Roman" w:hAnsi="Times New Roman"/>
        </w:rPr>
        <w:br w:type="page"/>
      </w:r>
    </w:p>
    <w:p w14:paraId="154F50C0" w14:textId="77777777" w:rsidR="00C806F3" w:rsidRPr="000F0300" w:rsidRDefault="00B81B97" w:rsidP="00F442A9">
      <w:pPr>
        <w:jc w:val="center"/>
        <w:rPr>
          <w:rFonts w:ascii="Times New Roman" w:hAnsi="Times New Roman"/>
          <w:szCs w:val="24"/>
        </w:rPr>
      </w:pPr>
      <w:r w:rsidRPr="000F0300">
        <w:rPr>
          <w:rFonts w:ascii="Times New Roman" w:hAnsi="Times New Roman"/>
          <w:szCs w:val="24"/>
        </w:rPr>
        <w:lastRenderedPageBreak/>
        <w:t xml:space="preserve">                            </w:t>
      </w:r>
      <w:r w:rsidR="00F442A9" w:rsidRPr="000F0300">
        <w:rPr>
          <w:rFonts w:ascii="Times New Roman" w:hAnsi="Times New Roman"/>
          <w:szCs w:val="24"/>
        </w:rPr>
        <w:t xml:space="preserve"> </w:t>
      </w:r>
      <w:r w:rsidR="00C806F3" w:rsidRPr="000F0300">
        <w:rPr>
          <w:rFonts w:ascii="Times New Roman" w:hAnsi="Times New Roman"/>
          <w:szCs w:val="24"/>
        </w:rPr>
        <w:t>PATVIRTINTA</w:t>
      </w:r>
    </w:p>
    <w:p w14:paraId="1ED9A088" w14:textId="77777777" w:rsidR="00C806F3" w:rsidRPr="000F0300" w:rsidRDefault="00C806F3" w:rsidP="00C806F3">
      <w:pPr>
        <w:rPr>
          <w:rFonts w:ascii="Times New Roman" w:hAnsi="Times New Roman"/>
          <w:szCs w:val="24"/>
        </w:rPr>
      </w:pPr>
      <w:r w:rsidRPr="000F0300">
        <w:rPr>
          <w:rFonts w:ascii="Times New Roman" w:hAnsi="Times New Roman"/>
          <w:szCs w:val="24"/>
        </w:rPr>
        <w:tab/>
      </w:r>
      <w:r w:rsidRPr="000F0300">
        <w:rPr>
          <w:rFonts w:ascii="Times New Roman" w:hAnsi="Times New Roman"/>
          <w:szCs w:val="24"/>
        </w:rPr>
        <w:tab/>
      </w:r>
      <w:r w:rsidRPr="000F0300">
        <w:rPr>
          <w:rFonts w:ascii="Times New Roman" w:hAnsi="Times New Roman"/>
          <w:szCs w:val="24"/>
        </w:rPr>
        <w:tab/>
      </w:r>
      <w:r w:rsidRPr="000F0300">
        <w:rPr>
          <w:rFonts w:ascii="Times New Roman" w:hAnsi="Times New Roman"/>
          <w:szCs w:val="24"/>
        </w:rPr>
        <w:tab/>
      </w:r>
      <w:r w:rsidRPr="000F0300">
        <w:rPr>
          <w:rFonts w:ascii="Times New Roman" w:hAnsi="Times New Roman"/>
          <w:szCs w:val="24"/>
        </w:rPr>
        <w:tab/>
      </w:r>
      <w:r w:rsidRPr="000F0300">
        <w:rPr>
          <w:rFonts w:ascii="Times New Roman" w:hAnsi="Times New Roman"/>
          <w:szCs w:val="24"/>
        </w:rPr>
        <w:tab/>
      </w:r>
      <w:r w:rsidRPr="000F0300">
        <w:rPr>
          <w:rFonts w:ascii="Times New Roman" w:hAnsi="Times New Roman"/>
          <w:szCs w:val="24"/>
        </w:rPr>
        <w:tab/>
        <w:t>Anykščių rajono savivaldybės tarybos</w:t>
      </w:r>
    </w:p>
    <w:p w14:paraId="1DF03F86" w14:textId="68A7CB02" w:rsidR="00C806F3" w:rsidRPr="000F0300" w:rsidRDefault="00C806F3" w:rsidP="00C806F3">
      <w:pPr>
        <w:rPr>
          <w:rFonts w:ascii="Times New Roman" w:hAnsi="Times New Roman"/>
          <w:szCs w:val="24"/>
        </w:rPr>
      </w:pPr>
      <w:r w:rsidRPr="000F0300">
        <w:rPr>
          <w:rFonts w:ascii="Times New Roman" w:hAnsi="Times New Roman"/>
          <w:szCs w:val="24"/>
        </w:rPr>
        <w:tab/>
      </w:r>
      <w:r w:rsidRPr="000F0300">
        <w:rPr>
          <w:rFonts w:ascii="Times New Roman" w:hAnsi="Times New Roman"/>
          <w:szCs w:val="24"/>
        </w:rPr>
        <w:tab/>
      </w:r>
      <w:r w:rsidRPr="000F0300">
        <w:rPr>
          <w:rFonts w:ascii="Times New Roman" w:hAnsi="Times New Roman"/>
          <w:szCs w:val="24"/>
        </w:rPr>
        <w:tab/>
      </w:r>
      <w:r w:rsidRPr="000F0300">
        <w:rPr>
          <w:rFonts w:ascii="Times New Roman" w:hAnsi="Times New Roman"/>
          <w:szCs w:val="24"/>
        </w:rPr>
        <w:tab/>
      </w:r>
      <w:r w:rsidRPr="000F0300">
        <w:rPr>
          <w:rFonts w:ascii="Times New Roman" w:hAnsi="Times New Roman"/>
          <w:szCs w:val="24"/>
        </w:rPr>
        <w:tab/>
      </w:r>
      <w:r w:rsidRPr="000F0300">
        <w:rPr>
          <w:rFonts w:ascii="Times New Roman" w:hAnsi="Times New Roman"/>
          <w:szCs w:val="24"/>
        </w:rPr>
        <w:tab/>
      </w:r>
      <w:r w:rsidRPr="000F0300">
        <w:rPr>
          <w:rFonts w:ascii="Times New Roman" w:hAnsi="Times New Roman"/>
          <w:szCs w:val="24"/>
        </w:rPr>
        <w:tab/>
        <w:t>20</w:t>
      </w:r>
      <w:r w:rsidR="00205388" w:rsidRPr="000F0300">
        <w:rPr>
          <w:rFonts w:ascii="Times New Roman" w:hAnsi="Times New Roman"/>
          <w:szCs w:val="24"/>
        </w:rPr>
        <w:t>2</w:t>
      </w:r>
      <w:r w:rsidR="00961601" w:rsidRPr="000F0300">
        <w:rPr>
          <w:rFonts w:ascii="Times New Roman" w:hAnsi="Times New Roman"/>
          <w:szCs w:val="24"/>
        </w:rPr>
        <w:t>4</w:t>
      </w:r>
      <w:r w:rsidRPr="000F0300">
        <w:rPr>
          <w:rFonts w:ascii="Times New Roman" w:hAnsi="Times New Roman"/>
          <w:szCs w:val="24"/>
        </w:rPr>
        <w:t xml:space="preserve"> m.</w:t>
      </w:r>
      <w:r w:rsidR="0030439C" w:rsidRPr="000F0300">
        <w:rPr>
          <w:rFonts w:ascii="Times New Roman" w:hAnsi="Times New Roman"/>
          <w:szCs w:val="24"/>
        </w:rPr>
        <w:t xml:space="preserve"> </w:t>
      </w:r>
      <w:r w:rsidR="00961601" w:rsidRPr="000F0300">
        <w:rPr>
          <w:rFonts w:ascii="Times New Roman" w:hAnsi="Times New Roman"/>
          <w:szCs w:val="24"/>
        </w:rPr>
        <w:t xml:space="preserve">birželio </w:t>
      </w:r>
      <w:r w:rsidR="00007DE5">
        <w:rPr>
          <w:rFonts w:ascii="Times New Roman" w:hAnsi="Times New Roman"/>
          <w:szCs w:val="24"/>
        </w:rPr>
        <w:t>28</w:t>
      </w:r>
      <w:r w:rsidR="0030439C" w:rsidRPr="000F0300">
        <w:rPr>
          <w:rFonts w:ascii="Times New Roman" w:hAnsi="Times New Roman"/>
          <w:szCs w:val="24"/>
        </w:rPr>
        <w:t xml:space="preserve"> </w:t>
      </w:r>
      <w:r w:rsidRPr="000F0300">
        <w:rPr>
          <w:rFonts w:ascii="Times New Roman" w:hAnsi="Times New Roman"/>
          <w:szCs w:val="24"/>
        </w:rPr>
        <w:t>d. Nr. 1-T</w:t>
      </w:r>
      <w:r w:rsidR="00007DE5">
        <w:rPr>
          <w:rFonts w:ascii="Times New Roman" w:hAnsi="Times New Roman"/>
          <w:szCs w:val="24"/>
        </w:rPr>
        <w:t>S</w:t>
      </w:r>
      <w:r w:rsidRPr="000F0300">
        <w:rPr>
          <w:rFonts w:ascii="Times New Roman" w:hAnsi="Times New Roman"/>
          <w:szCs w:val="24"/>
        </w:rPr>
        <w:t>-</w:t>
      </w:r>
    </w:p>
    <w:p w14:paraId="24C1C169" w14:textId="77777777" w:rsidR="00C806F3" w:rsidRPr="000F0300" w:rsidRDefault="00C806F3" w:rsidP="00C806F3">
      <w:pPr>
        <w:rPr>
          <w:rFonts w:ascii="Times New Roman" w:hAnsi="Times New Roman"/>
          <w:szCs w:val="24"/>
        </w:rPr>
      </w:pPr>
    </w:p>
    <w:p w14:paraId="3825A8CB" w14:textId="77777777" w:rsidR="00C806F3" w:rsidRPr="000F0300" w:rsidRDefault="00C806F3" w:rsidP="00C806F3">
      <w:pPr>
        <w:jc w:val="center"/>
        <w:rPr>
          <w:rFonts w:ascii="Times New Roman" w:hAnsi="Times New Roman"/>
          <w:b/>
          <w:szCs w:val="24"/>
        </w:rPr>
      </w:pPr>
      <w:r w:rsidRPr="000F0300">
        <w:rPr>
          <w:rFonts w:ascii="Times New Roman" w:hAnsi="Times New Roman"/>
          <w:b/>
          <w:szCs w:val="24"/>
        </w:rPr>
        <w:t>NEKILNOJAMOJO TURTO, KURIAM UŽ 202</w:t>
      </w:r>
      <w:r w:rsidR="00961601" w:rsidRPr="000F0300">
        <w:rPr>
          <w:rFonts w:ascii="Times New Roman" w:hAnsi="Times New Roman"/>
          <w:b/>
          <w:szCs w:val="24"/>
        </w:rPr>
        <w:t xml:space="preserve">5 METUS TAIKOMAS 3 PROCENTŲ </w:t>
      </w:r>
      <w:r w:rsidRPr="000F0300">
        <w:rPr>
          <w:rFonts w:ascii="Times New Roman" w:hAnsi="Times New Roman"/>
          <w:b/>
          <w:szCs w:val="24"/>
        </w:rPr>
        <w:t>MOKESČIO TARIFAS, SĄRAŠAS</w:t>
      </w:r>
    </w:p>
    <w:p w14:paraId="17C950CF" w14:textId="77777777" w:rsidR="00C806F3" w:rsidRPr="006B15B0" w:rsidRDefault="00C806F3" w:rsidP="00C806F3">
      <w:pPr>
        <w:tabs>
          <w:tab w:val="left" w:pos="7513"/>
        </w:tabs>
        <w:rPr>
          <w:rFonts w:ascii="Times New Roman" w:hAnsi="Times New Roman"/>
          <w:sz w:val="20"/>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128"/>
        <w:gridCol w:w="1276"/>
        <w:gridCol w:w="1565"/>
        <w:gridCol w:w="1695"/>
        <w:gridCol w:w="1054"/>
        <w:gridCol w:w="1756"/>
      </w:tblGrid>
      <w:tr w:rsidR="006B15B0" w:rsidRPr="006B15B0" w14:paraId="0E9E32EF" w14:textId="77777777" w:rsidTr="00A74C10">
        <w:trPr>
          <w:jc w:val="center"/>
        </w:trPr>
        <w:tc>
          <w:tcPr>
            <w:tcW w:w="561" w:type="dxa"/>
          </w:tcPr>
          <w:p w14:paraId="212DDF9B"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Eil. Nr.</w:t>
            </w:r>
          </w:p>
        </w:tc>
        <w:tc>
          <w:tcPr>
            <w:tcW w:w="2128" w:type="dxa"/>
          </w:tcPr>
          <w:p w14:paraId="77E7FEF1" w14:textId="77777777" w:rsidR="00C806F3" w:rsidRPr="006B15B0" w:rsidRDefault="00C806F3" w:rsidP="0032497D">
            <w:pPr>
              <w:ind w:hanging="107"/>
              <w:jc w:val="center"/>
              <w:rPr>
                <w:rFonts w:ascii="Times New Roman" w:hAnsi="Times New Roman"/>
                <w:sz w:val="20"/>
              </w:rPr>
            </w:pPr>
            <w:r w:rsidRPr="006B15B0">
              <w:rPr>
                <w:rFonts w:ascii="Times New Roman" w:hAnsi="Times New Roman"/>
                <w:sz w:val="20"/>
              </w:rPr>
              <w:t>Pastato, statinio adresas, paskirtis</w:t>
            </w:r>
          </w:p>
        </w:tc>
        <w:tc>
          <w:tcPr>
            <w:tcW w:w="1276" w:type="dxa"/>
          </w:tcPr>
          <w:p w14:paraId="1A2C6840"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Pastato, statinio</w:t>
            </w:r>
          </w:p>
          <w:p w14:paraId="34A82D1A"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savininkas</w:t>
            </w:r>
          </w:p>
        </w:tc>
        <w:tc>
          <w:tcPr>
            <w:tcW w:w="1565" w:type="dxa"/>
          </w:tcPr>
          <w:p w14:paraId="32D70DB8"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Nekilnojamojo turto registro numeris</w:t>
            </w:r>
          </w:p>
          <w:p w14:paraId="7F362C6C"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(unikalus Nr.)</w:t>
            </w:r>
          </w:p>
        </w:tc>
        <w:tc>
          <w:tcPr>
            <w:tcW w:w="1695" w:type="dxa"/>
          </w:tcPr>
          <w:p w14:paraId="5C53309B" w14:textId="77777777" w:rsidR="00C806F3" w:rsidRPr="006B15B0" w:rsidRDefault="00C806F3" w:rsidP="006F316E">
            <w:pPr>
              <w:rPr>
                <w:rFonts w:ascii="Times New Roman" w:hAnsi="Times New Roman"/>
                <w:sz w:val="20"/>
              </w:rPr>
            </w:pPr>
            <w:r w:rsidRPr="006B15B0">
              <w:rPr>
                <w:rFonts w:ascii="Times New Roman" w:hAnsi="Times New Roman"/>
                <w:sz w:val="20"/>
              </w:rPr>
              <w:t>Pastato techninės priežiūros būklė</w:t>
            </w:r>
          </w:p>
        </w:tc>
        <w:tc>
          <w:tcPr>
            <w:tcW w:w="1054" w:type="dxa"/>
          </w:tcPr>
          <w:p w14:paraId="7E7C906F"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Kriterijus</w:t>
            </w:r>
          </w:p>
        </w:tc>
        <w:tc>
          <w:tcPr>
            <w:tcW w:w="1756" w:type="dxa"/>
          </w:tcPr>
          <w:p w14:paraId="0BBDE245"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Pastaba</w:t>
            </w:r>
          </w:p>
        </w:tc>
      </w:tr>
      <w:tr w:rsidR="006B15B0" w:rsidRPr="006B15B0" w14:paraId="312C8322" w14:textId="77777777" w:rsidTr="00A74C10">
        <w:trPr>
          <w:trHeight w:val="847"/>
          <w:jc w:val="center"/>
        </w:trPr>
        <w:tc>
          <w:tcPr>
            <w:tcW w:w="561" w:type="dxa"/>
          </w:tcPr>
          <w:p w14:paraId="6614A156"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1.</w:t>
            </w:r>
          </w:p>
        </w:tc>
        <w:tc>
          <w:tcPr>
            <w:tcW w:w="2128" w:type="dxa"/>
          </w:tcPr>
          <w:p w14:paraId="407E4805" w14:textId="77777777" w:rsidR="00C806F3" w:rsidRPr="006B15B0" w:rsidRDefault="00C806F3" w:rsidP="006F316E">
            <w:pPr>
              <w:rPr>
                <w:rFonts w:ascii="Times New Roman" w:hAnsi="Times New Roman"/>
                <w:sz w:val="20"/>
              </w:rPr>
            </w:pPr>
            <w:r w:rsidRPr="006B15B0">
              <w:rPr>
                <w:rFonts w:ascii="Times New Roman" w:hAnsi="Times New Roman"/>
                <w:sz w:val="20"/>
              </w:rPr>
              <w:t xml:space="preserve">Anykščių r. sav., </w:t>
            </w:r>
          </w:p>
          <w:p w14:paraId="479DB13F" w14:textId="77777777" w:rsidR="00A74C10" w:rsidRPr="006B15B0" w:rsidRDefault="00A74C10" w:rsidP="00A74C10">
            <w:pPr>
              <w:rPr>
                <w:rFonts w:ascii="Times New Roman" w:hAnsi="Times New Roman"/>
                <w:i/>
                <w:sz w:val="20"/>
              </w:rPr>
            </w:pPr>
            <w:r w:rsidRPr="006B15B0">
              <w:rPr>
                <w:rFonts w:ascii="Times New Roman" w:hAnsi="Times New Roman"/>
                <w:i/>
                <w:sz w:val="20"/>
              </w:rPr>
              <w:t>(duomenys neskelbtini)</w:t>
            </w:r>
          </w:p>
          <w:p w14:paraId="07A59807" w14:textId="77777777" w:rsidR="00C806F3" w:rsidRPr="006B15B0" w:rsidRDefault="00C806F3" w:rsidP="009446E1">
            <w:pPr>
              <w:rPr>
                <w:rFonts w:ascii="Times New Roman" w:hAnsi="Times New Roman"/>
                <w:sz w:val="20"/>
              </w:rPr>
            </w:pPr>
            <w:r w:rsidRPr="006B15B0">
              <w:rPr>
                <w:rFonts w:ascii="Times New Roman" w:hAnsi="Times New Roman"/>
                <w:sz w:val="20"/>
              </w:rPr>
              <w:t>Paslaugų</w:t>
            </w:r>
          </w:p>
        </w:tc>
        <w:tc>
          <w:tcPr>
            <w:tcW w:w="1276" w:type="dxa"/>
          </w:tcPr>
          <w:p w14:paraId="76C60BB9"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26BCA77A" w14:textId="77777777" w:rsidR="00C806F3" w:rsidRPr="006B15B0" w:rsidRDefault="00C806F3" w:rsidP="006F316E">
            <w:pPr>
              <w:jc w:val="center"/>
              <w:rPr>
                <w:rFonts w:ascii="Times New Roman" w:hAnsi="Times New Roman"/>
                <w:sz w:val="20"/>
              </w:rPr>
            </w:pPr>
          </w:p>
        </w:tc>
        <w:tc>
          <w:tcPr>
            <w:tcW w:w="1565" w:type="dxa"/>
          </w:tcPr>
          <w:p w14:paraId="2E71C31F"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5D5740E5" w14:textId="77777777" w:rsidR="00C806F3" w:rsidRPr="006B15B0" w:rsidRDefault="00C806F3" w:rsidP="009446E1">
            <w:pPr>
              <w:jc w:val="center"/>
              <w:rPr>
                <w:rFonts w:ascii="Times New Roman" w:hAnsi="Times New Roman"/>
                <w:sz w:val="20"/>
              </w:rPr>
            </w:pPr>
          </w:p>
        </w:tc>
        <w:tc>
          <w:tcPr>
            <w:tcW w:w="1695" w:type="dxa"/>
          </w:tcPr>
          <w:p w14:paraId="776179B7" w14:textId="77777777" w:rsidR="00C806F3" w:rsidRPr="006B15B0" w:rsidRDefault="00C806F3" w:rsidP="006F316E">
            <w:pPr>
              <w:rPr>
                <w:rFonts w:ascii="Times New Roman" w:hAnsi="Times New Roman"/>
                <w:sz w:val="20"/>
              </w:rPr>
            </w:pPr>
            <w:r w:rsidRPr="006B15B0">
              <w:rPr>
                <w:rFonts w:ascii="Times New Roman" w:hAnsi="Times New Roman"/>
                <w:sz w:val="20"/>
              </w:rPr>
              <w:t>Nenaudojamas, apleistas</w:t>
            </w:r>
          </w:p>
        </w:tc>
        <w:tc>
          <w:tcPr>
            <w:tcW w:w="1054" w:type="dxa"/>
          </w:tcPr>
          <w:p w14:paraId="71874A3A"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w:t>
            </w:r>
            <w:r w:rsidR="009C32F1" w:rsidRPr="006B15B0">
              <w:rPr>
                <w:rFonts w:ascii="Times New Roman" w:hAnsi="Times New Roman"/>
                <w:sz w:val="20"/>
              </w:rPr>
              <w:t>1</w:t>
            </w:r>
          </w:p>
          <w:p w14:paraId="6E3790DF" w14:textId="77777777" w:rsidR="00C806F3" w:rsidRPr="006B15B0" w:rsidRDefault="00C806F3" w:rsidP="009446E1">
            <w:pPr>
              <w:jc w:val="center"/>
              <w:rPr>
                <w:rFonts w:ascii="Times New Roman" w:hAnsi="Times New Roman"/>
                <w:sz w:val="20"/>
              </w:rPr>
            </w:pPr>
            <w:r w:rsidRPr="006B15B0">
              <w:rPr>
                <w:rFonts w:ascii="Times New Roman" w:hAnsi="Times New Roman"/>
                <w:sz w:val="20"/>
              </w:rPr>
              <w:t>3.</w:t>
            </w:r>
            <w:r w:rsidR="009C32F1" w:rsidRPr="006B15B0">
              <w:rPr>
                <w:rFonts w:ascii="Times New Roman" w:hAnsi="Times New Roman"/>
                <w:sz w:val="20"/>
              </w:rPr>
              <w:t>3</w:t>
            </w:r>
          </w:p>
        </w:tc>
        <w:tc>
          <w:tcPr>
            <w:tcW w:w="1756" w:type="dxa"/>
          </w:tcPr>
          <w:p w14:paraId="64BDBA50"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Pastatas-Pieno surinkimo punktas</w:t>
            </w:r>
          </w:p>
          <w:p w14:paraId="5DA18047" w14:textId="77777777" w:rsidR="00C806F3" w:rsidRPr="006B15B0" w:rsidRDefault="00C806F3" w:rsidP="006F316E">
            <w:pPr>
              <w:jc w:val="center"/>
              <w:rPr>
                <w:rFonts w:ascii="Times New Roman" w:hAnsi="Times New Roman"/>
                <w:sz w:val="20"/>
              </w:rPr>
            </w:pPr>
          </w:p>
          <w:p w14:paraId="17C30F3E" w14:textId="77777777" w:rsidR="00C806F3" w:rsidRPr="006B15B0" w:rsidRDefault="00C806F3" w:rsidP="006F316E">
            <w:pPr>
              <w:jc w:val="center"/>
              <w:rPr>
                <w:rFonts w:ascii="Times New Roman" w:hAnsi="Times New Roman"/>
                <w:sz w:val="20"/>
              </w:rPr>
            </w:pPr>
          </w:p>
        </w:tc>
      </w:tr>
      <w:tr w:rsidR="006B15B0" w:rsidRPr="006B15B0" w14:paraId="02C7EAB2" w14:textId="77777777" w:rsidTr="00A74C10">
        <w:trPr>
          <w:trHeight w:val="1260"/>
          <w:jc w:val="center"/>
        </w:trPr>
        <w:tc>
          <w:tcPr>
            <w:tcW w:w="561" w:type="dxa"/>
          </w:tcPr>
          <w:p w14:paraId="13AF7F61"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2.</w:t>
            </w:r>
          </w:p>
          <w:p w14:paraId="4EB65F6A"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 xml:space="preserve"> </w:t>
            </w:r>
          </w:p>
        </w:tc>
        <w:tc>
          <w:tcPr>
            <w:tcW w:w="2128" w:type="dxa"/>
          </w:tcPr>
          <w:p w14:paraId="457741AB" w14:textId="77777777" w:rsidR="00C806F3" w:rsidRPr="006B15B0" w:rsidRDefault="00C806F3" w:rsidP="006F316E">
            <w:pPr>
              <w:rPr>
                <w:rFonts w:ascii="Times New Roman" w:hAnsi="Times New Roman"/>
                <w:sz w:val="20"/>
              </w:rPr>
            </w:pPr>
            <w:r w:rsidRPr="006B15B0">
              <w:rPr>
                <w:rFonts w:ascii="Times New Roman" w:hAnsi="Times New Roman"/>
                <w:sz w:val="20"/>
              </w:rPr>
              <w:t>Anykščių r. sav.,</w:t>
            </w:r>
          </w:p>
          <w:p w14:paraId="0B1F2700" w14:textId="77777777" w:rsidR="00A74C10" w:rsidRPr="006B15B0" w:rsidRDefault="00A74C10" w:rsidP="00A74C10">
            <w:pPr>
              <w:rPr>
                <w:rFonts w:ascii="Times New Roman" w:hAnsi="Times New Roman"/>
                <w:i/>
                <w:sz w:val="20"/>
              </w:rPr>
            </w:pPr>
            <w:r w:rsidRPr="006B15B0">
              <w:rPr>
                <w:rFonts w:ascii="Times New Roman" w:hAnsi="Times New Roman"/>
                <w:i/>
                <w:sz w:val="20"/>
              </w:rPr>
              <w:t>(duomenys neskelbtini)</w:t>
            </w:r>
          </w:p>
          <w:p w14:paraId="4527D15D" w14:textId="77777777" w:rsidR="00C806F3" w:rsidRPr="006B15B0" w:rsidRDefault="000338F6" w:rsidP="000338F6">
            <w:pPr>
              <w:rPr>
                <w:rFonts w:ascii="Times New Roman" w:hAnsi="Times New Roman"/>
                <w:sz w:val="20"/>
              </w:rPr>
            </w:pPr>
            <w:r w:rsidRPr="006B15B0">
              <w:rPr>
                <w:rFonts w:ascii="Times New Roman" w:hAnsi="Times New Roman"/>
                <w:sz w:val="20"/>
              </w:rPr>
              <w:t>Mokslo</w:t>
            </w:r>
          </w:p>
        </w:tc>
        <w:tc>
          <w:tcPr>
            <w:tcW w:w="1276" w:type="dxa"/>
          </w:tcPr>
          <w:p w14:paraId="2397B6A0"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0E45E9CD" w14:textId="77777777" w:rsidR="00C806F3" w:rsidRPr="006B15B0" w:rsidRDefault="00C806F3" w:rsidP="006F316E">
            <w:pPr>
              <w:jc w:val="center"/>
              <w:rPr>
                <w:rFonts w:ascii="Times New Roman" w:hAnsi="Times New Roman"/>
                <w:sz w:val="20"/>
              </w:rPr>
            </w:pPr>
          </w:p>
        </w:tc>
        <w:tc>
          <w:tcPr>
            <w:tcW w:w="1565" w:type="dxa"/>
          </w:tcPr>
          <w:p w14:paraId="2B271080"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14B0CCBA" w14:textId="77777777" w:rsidR="00C806F3" w:rsidRPr="006B15B0" w:rsidRDefault="00C806F3" w:rsidP="006F316E">
            <w:pPr>
              <w:jc w:val="center"/>
              <w:rPr>
                <w:rFonts w:ascii="Times New Roman" w:hAnsi="Times New Roman"/>
                <w:sz w:val="20"/>
              </w:rPr>
            </w:pPr>
          </w:p>
        </w:tc>
        <w:tc>
          <w:tcPr>
            <w:tcW w:w="1695" w:type="dxa"/>
          </w:tcPr>
          <w:p w14:paraId="5DAAC752" w14:textId="77777777" w:rsidR="00C806F3" w:rsidRPr="006B15B0" w:rsidRDefault="00C806F3" w:rsidP="006F316E">
            <w:pPr>
              <w:rPr>
                <w:rFonts w:ascii="Times New Roman" w:hAnsi="Times New Roman"/>
                <w:sz w:val="20"/>
              </w:rPr>
            </w:pPr>
            <w:r w:rsidRPr="006B15B0">
              <w:rPr>
                <w:rFonts w:ascii="Times New Roman" w:hAnsi="Times New Roman"/>
                <w:sz w:val="20"/>
              </w:rPr>
              <w:t>Nenaudojamas, apleistas</w:t>
            </w:r>
          </w:p>
          <w:p w14:paraId="7BAD8720" w14:textId="77777777" w:rsidR="00C806F3" w:rsidRPr="006B15B0" w:rsidRDefault="00C806F3" w:rsidP="006F316E">
            <w:pPr>
              <w:rPr>
                <w:rFonts w:ascii="Times New Roman" w:hAnsi="Times New Roman"/>
                <w:sz w:val="20"/>
              </w:rPr>
            </w:pPr>
          </w:p>
        </w:tc>
        <w:tc>
          <w:tcPr>
            <w:tcW w:w="1054" w:type="dxa"/>
          </w:tcPr>
          <w:p w14:paraId="4B25DDDF"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3.1</w:t>
            </w:r>
          </w:p>
          <w:p w14:paraId="06BD889C"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3.3</w:t>
            </w:r>
          </w:p>
        </w:tc>
        <w:tc>
          <w:tcPr>
            <w:tcW w:w="1756" w:type="dxa"/>
          </w:tcPr>
          <w:p w14:paraId="302E7EEC"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Pastatas-Mokykla</w:t>
            </w:r>
          </w:p>
        </w:tc>
      </w:tr>
      <w:tr w:rsidR="006B15B0" w:rsidRPr="006B15B0" w14:paraId="5BDDE4AA" w14:textId="77777777" w:rsidTr="00A74C10">
        <w:trPr>
          <w:trHeight w:val="1279"/>
          <w:jc w:val="center"/>
        </w:trPr>
        <w:tc>
          <w:tcPr>
            <w:tcW w:w="561" w:type="dxa"/>
          </w:tcPr>
          <w:p w14:paraId="4A8362AA"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w:t>
            </w:r>
          </w:p>
        </w:tc>
        <w:tc>
          <w:tcPr>
            <w:tcW w:w="2128" w:type="dxa"/>
          </w:tcPr>
          <w:p w14:paraId="2D6CEFD9" w14:textId="77777777" w:rsidR="00C806F3" w:rsidRPr="006B15B0" w:rsidRDefault="00C806F3" w:rsidP="006F316E">
            <w:pPr>
              <w:rPr>
                <w:rFonts w:ascii="Times New Roman" w:hAnsi="Times New Roman"/>
                <w:sz w:val="20"/>
              </w:rPr>
            </w:pPr>
            <w:r w:rsidRPr="006B15B0">
              <w:rPr>
                <w:rFonts w:ascii="Times New Roman" w:hAnsi="Times New Roman"/>
                <w:sz w:val="20"/>
              </w:rPr>
              <w:t xml:space="preserve">Anykščių r. sav., </w:t>
            </w:r>
          </w:p>
          <w:p w14:paraId="473A2B61" w14:textId="77777777" w:rsidR="00A74C10" w:rsidRPr="006B15B0" w:rsidRDefault="00A74C10" w:rsidP="00A74C10">
            <w:pPr>
              <w:rPr>
                <w:rFonts w:ascii="Times New Roman" w:hAnsi="Times New Roman"/>
                <w:i/>
                <w:sz w:val="20"/>
              </w:rPr>
            </w:pPr>
            <w:r w:rsidRPr="006B15B0">
              <w:rPr>
                <w:rFonts w:ascii="Times New Roman" w:hAnsi="Times New Roman"/>
                <w:i/>
                <w:sz w:val="20"/>
              </w:rPr>
              <w:t>(duomenys neskelbtini)</w:t>
            </w:r>
          </w:p>
          <w:p w14:paraId="1D9EF006" w14:textId="77777777" w:rsidR="00C806F3" w:rsidRPr="006B15B0" w:rsidRDefault="00C806F3" w:rsidP="006F316E">
            <w:pPr>
              <w:rPr>
                <w:rFonts w:ascii="Times New Roman" w:hAnsi="Times New Roman"/>
                <w:sz w:val="20"/>
              </w:rPr>
            </w:pPr>
            <w:r w:rsidRPr="006B15B0">
              <w:rPr>
                <w:rFonts w:ascii="Times New Roman" w:hAnsi="Times New Roman"/>
                <w:sz w:val="20"/>
              </w:rPr>
              <w:t>Administracinė</w:t>
            </w:r>
          </w:p>
        </w:tc>
        <w:tc>
          <w:tcPr>
            <w:tcW w:w="1276" w:type="dxa"/>
          </w:tcPr>
          <w:p w14:paraId="756ACA1A"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1CD842EE" w14:textId="77777777" w:rsidR="00C806F3" w:rsidRPr="006B15B0" w:rsidRDefault="00C806F3" w:rsidP="00A5129E">
            <w:pPr>
              <w:jc w:val="center"/>
              <w:rPr>
                <w:rFonts w:ascii="Times New Roman" w:hAnsi="Times New Roman"/>
                <w:sz w:val="20"/>
              </w:rPr>
            </w:pPr>
          </w:p>
        </w:tc>
        <w:tc>
          <w:tcPr>
            <w:tcW w:w="1565" w:type="dxa"/>
          </w:tcPr>
          <w:p w14:paraId="2F8C6520"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38104D19" w14:textId="77777777" w:rsidR="00C806F3" w:rsidRPr="006B15B0" w:rsidRDefault="00C806F3" w:rsidP="006F316E">
            <w:pPr>
              <w:jc w:val="center"/>
              <w:rPr>
                <w:rFonts w:ascii="Times New Roman" w:hAnsi="Times New Roman"/>
                <w:sz w:val="20"/>
              </w:rPr>
            </w:pPr>
          </w:p>
        </w:tc>
        <w:tc>
          <w:tcPr>
            <w:tcW w:w="1695" w:type="dxa"/>
          </w:tcPr>
          <w:p w14:paraId="646A9511" w14:textId="77777777" w:rsidR="00C806F3" w:rsidRPr="006B15B0" w:rsidRDefault="00C806F3" w:rsidP="006F316E">
            <w:pPr>
              <w:rPr>
                <w:rFonts w:ascii="Times New Roman" w:hAnsi="Times New Roman"/>
                <w:sz w:val="20"/>
              </w:rPr>
            </w:pPr>
            <w:r w:rsidRPr="006B15B0">
              <w:rPr>
                <w:rFonts w:ascii="Times New Roman" w:hAnsi="Times New Roman"/>
                <w:sz w:val="20"/>
              </w:rPr>
              <w:t>Nenaudojamas, apleistas</w:t>
            </w:r>
          </w:p>
          <w:p w14:paraId="67E596F9" w14:textId="77777777" w:rsidR="00C806F3" w:rsidRPr="006B15B0" w:rsidRDefault="00C806F3" w:rsidP="006F316E">
            <w:pPr>
              <w:rPr>
                <w:rFonts w:ascii="Times New Roman" w:hAnsi="Times New Roman"/>
                <w:sz w:val="20"/>
              </w:rPr>
            </w:pPr>
          </w:p>
          <w:p w14:paraId="6DDDBA93" w14:textId="77777777" w:rsidR="00C806F3" w:rsidRPr="006B15B0" w:rsidRDefault="00C806F3" w:rsidP="006F316E">
            <w:pPr>
              <w:rPr>
                <w:rFonts w:ascii="Times New Roman" w:hAnsi="Times New Roman"/>
                <w:sz w:val="20"/>
              </w:rPr>
            </w:pPr>
          </w:p>
          <w:p w14:paraId="6E4B9DB9" w14:textId="77777777" w:rsidR="00C806F3" w:rsidRPr="006B15B0" w:rsidRDefault="00C806F3" w:rsidP="006F316E">
            <w:pPr>
              <w:rPr>
                <w:rFonts w:ascii="Times New Roman" w:hAnsi="Times New Roman"/>
                <w:sz w:val="20"/>
              </w:rPr>
            </w:pPr>
          </w:p>
        </w:tc>
        <w:tc>
          <w:tcPr>
            <w:tcW w:w="1054" w:type="dxa"/>
          </w:tcPr>
          <w:p w14:paraId="65EEBA04"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3.1</w:t>
            </w:r>
          </w:p>
          <w:p w14:paraId="12631661"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3.3</w:t>
            </w:r>
          </w:p>
          <w:p w14:paraId="7E5E426E" w14:textId="77777777" w:rsidR="00C806F3" w:rsidRPr="006B15B0" w:rsidRDefault="00C806F3" w:rsidP="006F316E">
            <w:pPr>
              <w:jc w:val="center"/>
              <w:rPr>
                <w:rFonts w:ascii="Times New Roman" w:hAnsi="Times New Roman"/>
                <w:sz w:val="20"/>
              </w:rPr>
            </w:pPr>
          </w:p>
          <w:p w14:paraId="012762D6" w14:textId="77777777" w:rsidR="00C806F3" w:rsidRPr="006B15B0" w:rsidRDefault="00C806F3" w:rsidP="006F316E">
            <w:pPr>
              <w:jc w:val="center"/>
              <w:rPr>
                <w:rFonts w:ascii="Times New Roman" w:hAnsi="Times New Roman"/>
                <w:sz w:val="20"/>
              </w:rPr>
            </w:pPr>
          </w:p>
        </w:tc>
        <w:tc>
          <w:tcPr>
            <w:tcW w:w="1756" w:type="dxa"/>
          </w:tcPr>
          <w:p w14:paraId="5F075C5E"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Administracinis pastatas</w:t>
            </w:r>
          </w:p>
          <w:p w14:paraId="386F7DEF" w14:textId="77777777" w:rsidR="00C806F3" w:rsidRPr="006B15B0" w:rsidRDefault="00C806F3" w:rsidP="006F316E">
            <w:pPr>
              <w:jc w:val="center"/>
              <w:rPr>
                <w:rFonts w:ascii="Times New Roman" w:hAnsi="Times New Roman"/>
                <w:sz w:val="20"/>
              </w:rPr>
            </w:pPr>
          </w:p>
          <w:p w14:paraId="283EFB77" w14:textId="77777777" w:rsidR="00C806F3" w:rsidRPr="006B15B0" w:rsidRDefault="00C806F3" w:rsidP="006F316E">
            <w:pPr>
              <w:jc w:val="center"/>
              <w:rPr>
                <w:rFonts w:ascii="Times New Roman" w:hAnsi="Times New Roman"/>
                <w:sz w:val="20"/>
              </w:rPr>
            </w:pPr>
          </w:p>
          <w:p w14:paraId="1341BC34" w14:textId="77777777" w:rsidR="00C806F3" w:rsidRPr="006B15B0" w:rsidRDefault="00C806F3" w:rsidP="006F316E">
            <w:pPr>
              <w:jc w:val="center"/>
              <w:rPr>
                <w:rFonts w:ascii="Times New Roman" w:hAnsi="Times New Roman"/>
                <w:sz w:val="20"/>
              </w:rPr>
            </w:pPr>
          </w:p>
        </w:tc>
      </w:tr>
      <w:tr w:rsidR="006B15B0" w:rsidRPr="006B15B0" w14:paraId="6A92DA57" w14:textId="77777777" w:rsidTr="00A74C10">
        <w:trPr>
          <w:trHeight w:val="1406"/>
          <w:jc w:val="center"/>
        </w:trPr>
        <w:tc>
          <w:tcPr>
            <w:tcW w:w="561" w:type="dxa"/>
          </w:tcPr>
          <w:p w14:paraId="6A9A3C6D"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4.</w:t>
            </w:r>
          </w:p>
        </w:tc>
        <w:tc>
          <w:tcPr>
            <w:tcW w:w="2128" w:type="dxa"/>
          </w:tcPr>
          <w:p w14:paraId="3A0D064D" w14:textId="77777777" w:rsidR="00C806F3" w:rsidRPr="006B15B0" w:rsidRDefault="00C806F3" w:rsidP="006F316E">
            <w:pPr>
              <w:rPr>
                <w:rFonts w:ascii="Times New Roman" w:hAnsi="Times New Roman"/>
                <w:sz w:val="20"/>
              </w:rPr>
            </w:pPr>
            <w:r w:rsidRPr="006B15B0">
              <w:rPr>
                <w:rFonts w:ascii="Times New Roman" w:hAnsi="Times New Roman"/>
                <w:sz w:val="20"/>
              </w:rPr>
              <w:t>Anykščių r. sav.,</w:t>
            </w:r>
          </w:p>
          <w:p w14:paraId="20B7969C" w14:textId="77777777" w:rsidR="00A74C10" w:rsidRPr="006B15B0" w:rsidRDefault="00A74C10" w:rsidP="00A74C10">
            <w:pPr>
              <w:rPr>
                <w:rFonts w:ascii="Times New Roman" w:hAnsi="Times New Roman"/>
                <w:i/>
                <w:sz w:val="20"/>
              </w:rPr>
            </w:pPr>
            <w:r w:rsidRPr="006B15B0">
              <w:rPr>
                <w:rFonts w:ascii="Times New Roman" w:hAnsi="Times New Roman"/>
                <w:i/>
                <w:sz w:val="20"/>
              </w:rPr>
              <w:t>(duomenys neskelbtini)</w:t>
            </w:r>
          </w:p>
          <w:p w14:paraId="3E19A1F5" w14:textId="77777777" w:rsidR="00C806F3" w:rsidRPr="006B15B0" w:rsidRDefault="00C806F3" w:rsidP="006F316E">
            <w:pPr>
              <w:rPr>
                <w:rFonts w:ascii="Times New Roman" w:hAnsi="Times New Roman"/>
                <w:sz w:val="20"/>
              </w:rPr>
            </w:pPr>
            <w:r w:rsidRPr="006B15B0">
              <w:rPr>
                <w:rFonts w:ascii="Times New Roman" w:hAnsi="Times New Roman"/>
                <w:sz w:val="20"/>
              </w:rPr>
              <w:t>Mokslo</w:t>
            </w:r>
          </w:p>
        </w:tc>
        <w:tc>
          <w:tcPr>
            <w:tcW w:w="1276" w:type="dxa"/>
          </w:tcPr>
          <w:p w14:paraId="78671230"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2531A1A4" w14:textId="77777777" w:rsidR="00C806F3" w:rsidRPr="006B15B0" w:rsidRDefault="00C806F3" w:rsidP="00A5129E">
            <w:pPr>
              <w:jc w:val="center"/>
              <w:rPr>
                <w:rFonts w:ascii="Times New Roman" w:hAnsi="Times New Roman"/>
                <w:sz w:val="20"/>
              </w:rPr>
            </w:pPr>
          </w:p>
        </w:tc>
        <w:tc>
          <w:tcPr>
            <w:tcW w:w="1565" w:type="dxa"/>
          </w:tcPr>
          <w:p w14:paraId="7C12E11F"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7B536C93" w14:textId="77777777" w:rsidR="00C806F3" w:rsidRPr="006B15B0" w:rsidRDefault="00C806F3" w:rsidP="00A5129E">
            <w:pPr>
              <w:jc w:val="center"/>
              <w:rPr>
                <w:rFonts w:ascii="Times New Roman" w:hAnsi="Times New Roman"/>
                <w:sz w:val="20"/>
              </w:rPr>
            </w:pPr>
          </w:p>
        </w:tc>
        <w:tc>
          <w:tcPr>
            <w:tcW w:w="1695" w:type="dxa"/>
          </w:tcPr>
          <w:p w14:paraId="4A794F98" w14:textId="77777777" w:rsidR="00C806F3" w:rsidRPr="006B15B0" w:rsidRDefault="00C806F3" w:rsidP="006F316E">
            <w:pPr>
              <w:rPr>
                <w:rFonts w:ascii="Times New Roman" w:hAnsi="Times New Roman"/>
                <w:sz w:val="20"/>
              </w:rPr>
            </w:pPr>
            <w:r w:rsidRPr="006B15B0">
              <w:rPr>
                <w:rFonts w:ascii="Times New Roman" w:hAnsi="Times New Roman"/>
                <w:sz w:val="20"/>
              </w:rPr>
              <w:t>Nenaudojamas, apleistas</w:t>
            </w:r>
          </w:p>
          <w:p w14:paraId="2AEF4E5D" w14:textId="77777777" w:rsidR="00C806F3" w:rsidRPr="006B15B0" w:rsidRDefault="00C806F3" w:rsidP="006F316E">
            <w:pPr>
              <w:rPr>
                <w:rFonts w:ascii="Times New Roman" w:hAnsi="Times New Roman"/>
                <w:sz w:val="20"/>
              </w:rPr>
            </w:pPr>
          </w:p>
        </w:tc>
        <w:tc>
          <w:tcPr>
            <w:tcW w:w="1054" w:type="dxa"/>
          </w:tcPr>
          <w:p w14:paraId="399E1EF3"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w:t>
            </w:r>
            <w:r w:rsidR="009C32F1" w:rsidRPr="006B15B0">
              <w:rPr>
                <w:rFonts w:ascii="Times New Roman" w:hAnsi="Times New Roman"/>
                <w:sz w:val="20"/>
              </w:rPr>
              <w:t>1</w:t>
            </w:r>
          </w:p>
          <w:p w14:paraId="02162FF7"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w:t>
            </w:r>
            <w:r w:rsidR="009C32F1" w:rsidRPr="006B15B0">
              <w:rPr>
                <w:rFonts w:ascii="Times New Roman" w:hAnsi="Times New Roman"/>
                <w:sz w:val="20"/>
              </w:rPr>
              <w:t>3</w:t>
            </w:r>
          </w:p>
          <w:p w14:paraId="283AC87C" w14:textId="77777777" w:rsidR="00C806F3" w:rsidRPr="006B15B0" w:rsidRDefault="00C806F3" w:rsidP="006F316E">
            <w:pPr>
              <w:jc w:val="center"/>
              <w:rPr>
                <w:rFonts w:ascii="Times New Roman" w:hAnsi="Times New Roman"/>
                <w:sz w:val="20"/>
              </w:rPr>
            </w:pPr>
          </w:p>
          <w:p w14:paraId="722A07E6" w14:textId="77777777" w:rsidR="00C806F3" w:rsidRPr="006B15B0" w:rsidRDefault="00C806F3" w:rsidP="006F316E">
            <w:pPr>
              <w:jc w:val="center"/>
              <w:rPr>
                <w:rFonts w:ascii="Times New Roman" w:hAnsi="Times New Roman"/>
                <w:sz w:val="20"/>
              </w:rPr>
            </w:pPr>
          </w:p>
        </w:tc>
        <w:tc>
          <w:tcPr>
            <w:tcW w:w="1756" w:type="dxa"/>
          </w:tcPr>
          <w:p w14:paraId="517E0501"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Pastatas-vaikų darželis</w:t>
            </w:r>
          </w:p>
        </w:tc>
      </w:tr>
      <w:tr w:rsidR="006B15B0" w:rsidRPr="006B15B0" w14:paraId="376B230B" w14:textId="77777777" w:rsidTr="00A74C10">
        <w:trPr>
          <w:trHeight w:val="1134"/>
          <w:jc w:val="center"/>
        </w:trPr>
        <w:tc>
          <w:tcPr>
            <w:tcW w:w="561" w:type="dxa"/>
          </w:tcPr>
          <w:p w14:paraId="1ECF39C9"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5.</w:t>
            </w:r>
          </w:p>
        </w:tc>
        <w:tc>
          <w:tcPr>
            <w:tcW w:w="2128" w:type="dxa"/>
          </w:tcPr>
          <w:p w14:paraId="0EE8A95E" w14:textId="77777777" w:rsidR="00A74C10" w:rsidRPr="006B15B0" w:rsidRDefault="00C806F3" w:rsidP="00A74C10">
            <w:pPr>
              <w:rPr>
                <w:rFonts w:ascii="Times New Roman" w:hAnsi="Times New Roman"/>
                <w:i/>
                <w:sz w:val="20"/>
              </w:rPr>
            </w:pPr>
            <w:r w:rsidRPr="006B15B0">
              <w:rPr>
                <w:rFonts w:ascii="Times New Roman" w:hAnsi="Times New Roman"/>
                <w:sz w:val="20"/>
              </w:rPr>
              <w:t xml:space="preserve">Anykščių r. sav., </w:t>
            </w:r>
            <w:r w:rsidR="00A74C10" w:rsidRPr="006B15B0">
              <w:rPr>
                <w:rFonts w:ascii="Times New Roman" w:hAnsi="Times New Roman"/>
                <w:i/>
                <w:sz w:val="20"/>
              </w:rPr>
              <w:t>(duomenys neskelbtini)</w:t>
            </w:r>
          </w:p>
          <w:p w14:paraId="0EB62A5B" w14:textId="77777777" w:rsidR="00C806F3" w:rsidRPr="006B15B0" w:rsidRDefault="00C806F3" w:rsidP="006F316E">
            <w:pPr>
              <w:rPr>
                <w:rFonts w:ascii="Times New Roman" w:hAnsi="Times New Roman"/>
                <w:sz w:val="20"/>
              </w:rPr>
            </w:pPr>
            <w:r w:rsidRPr="006B15B0">
              <w:rPr>
                <w:rFonts w:ascii="Times New Roman" w:hAnsi="Times New Roman"/>
                <w:sz w:val="20"/>
              </w:rPr>
              <w:t>Paslaugų</w:t>
            </w:r>
          </w:p>
        </w:tc>
        <w:tc>
          <w:tcPr>
            <w:tcW w:w="1276" w:type="dxa"/>
          </w:tcPr>
          <w:p w14:paraId="7D83A92A"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3EFDB4BB" w14:textId="77777777" w:rsidR="00C806F3" w:rsidRPr="006B15B0" w:rsidRDefault="00C806F3" w:rsidP="006F316E">
            <w:pPr>
              <w:jc w:val="center"/>
              <w:rPr>
                <w:rFonts w:ascii="Times New Roman" w:hAnsi="Times New Roman"/>
                <w:sz w:val="20"/>
              </w:rPr>
            </w:pPr>
          </w:p>
        </w:tc>
        <w:tc>
          <w:tcPr>
            <w:tcW w:w="1565" w:type="dxa"/>
          </w:tcPr>
          <w:p w14:paraId="260B492B"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1A02CB4B" w14:textId="77777777" w:rsidR="00C806F3" w:rsidRPr="006B15B0" w:rsidRDefault="00C806F3" w:rsidP="009446E1">
            <w:pPr>
              <w:jc w:val="center"/>
              <w:rPr>
                <w:rFonts w:ascii="Times New Roman" w:hAnsi="Times New Roman"/>
                <w:sz w:val="20"/>
              </w:rPr>
            </w:pPr>
          </w:p>
        </w:tc>
        <w:tc>
          <w:tcPr>
            <w:tcW w:w="1695" w:type="dxa"/>
          </w:tcPr>
          <w:p w14:paraId="783DB976" w14:textId="77777777" w:rsidR="00C806F3" w:rsidRPr="006B15B0" w:rsidRDefault="00C806F3" w:rsidP="006F316E">
            <w:pPr>
              <w:rPr>
                <w:rFonts w:ascii="Times New Roman" w:hAnsi="Times New Roman"/>
                <w:sz w:val="20"/>
              </w:rPr>
            </w:pPr>
            <w:r w:rsidRPr="006B15B0">
              <w:rPr>
                <w:rFonts w:ascii="Times New Roman" w:hAnsi="Times New Roman"/>
                <w:sz w:val="20"/>
              </w:rPr>
              <w:t>Nenaudojamas, apleistas</w:t>
            </w:r>
          </w:p>
          <w:p w14:paraId="7300CD10" w14:textId="77777777" w:rsidR="00C806F3" w:rsidRPr="006B15B0" w:rsidRDefault="00C806F3" w:rsidP="006F316E">
            <w:pPr>
              <w:rPr>
                <w:rFonts w:ascii="Times New Roman" w:hAnsi="Times New Roman"/>
                <w:sz w:val="20"/>
              </w:rPr>
            </w:pPr>
          </w:p>
          <w:p w14:paraId="00C7DFEB" w14:textId="77777777" w:rsidR="00C806F3" w:rsidRPr="006B15B0" w:rsidRDefault="00C806F3" w:rsidP="006F316E">
            <w:pPr>
              <w:rPr>
                <w:rFonts w:ascii="Times New Roman" w:hAnsi="Times New Roman"/>
                <w:sz w:val="20"/>
              </w:rPr>
            </w:pPr>
          </w:p>
        </w:tc>
        <w:tc>
          <w:tcPr>
            <w:tcW w:w="1054" w:type="dxa"/>
          </w:tcPr>
          <w:p w14:paraId="0EE5ECA7"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w:t>
            </w:r>
            <w:r w:rsidR="009C32F1" w:rsidRPr="006B15B0">
              <w:rPr>
                <w:rFonts w:ascii="Times New Roman" w:hAnsi="Times New Roman"/>
                <w:sz w:val="20"/>
              </w:rPr>
              <w:t>1</w:t>
            </w:r>
          </w:p>
          <w:p w14:paraId="25B47194"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w:t>
            </w:r>
            <w:r w:rsidR="009C32F1" w:rsidRPr="006B15B0">
              <w:rPr>
                <w:rFonts w:ascii="Times New Roman" w:hAnsi="Times New Roman"/>
                <w:sz w:val="20"/>
              </w:rPr>
              <w:t>3</w:t>
            </w:r>
          </w:p>
          <w:p w14:paraId="1675EE82" w14:textId="77777777" w:rsidR="00C806F3" w:rsidRPr="006B15B0" w:rsidRDefault="00C806F3" w:rsidP="006F316E">
            <w:pPr>
              <w:jc w:val="center"/>
              <w:rPr>
                <w:rFonts w:ascii="Times New Roman" w:hAnsi="Times New Roman"/>
                <w:sz w:val="20"/>
              </w:rPr>
            </w:pPr>
          </w:p>
          <w:p w14:paraId="454BA1BE" w14:textId="77777777" w:rsidR="00C806F3" w:rsidRPr="006B15B0" w:rsidRDefault="00C806F3" w:rsidP="006F316E">
            <w:pPr>
              <w:jc w:val="center"/>
              <w:rPr>
                <w:rFonts w:ascii="Times New Roman" w:hAnsi="Times New Roman"/>
                <w:sz w:val="20"/>
              </w:rPr>
            </w:pPr>
          </w:p>
          <w:p w14:paraId="0188D42D" w14:textId="77777777" w:rsidR="00C806F3" w:rsidRPr="006B15B0" w:rsidRDefault="00C806F3" w:rsidP="006F316E">
            <w:pPr>
              <w:jc w:val="center"/>
              <w:rPr>
                <w:rFonts w:ascii="Times New Roman" w:hAnsi="Times New Roman"/>
                <w:sz w:val="20"/>
              </w:rPr>
            </w:pPr>
          </w:p>
        </w:tc>
        <w:tc>
          <w:tcPr>
            <w:tcW w:w="1756" w:type="dxa"/>
          </w:tcPr>
          <w:p w14:paraId="79406B8E"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Pastatas-pirtis</w:t>
            </w:r>
          </w:p>
        </w:tc>
      </w:tr>
      <w:tr w:rsidR="006B15B0" w:rsidRPr="006B15B0" w14:paraId="5EF25AF9" w14:textId="77777777" w:rsidTr="00A74C10">
        <w:trPr>
          <w:trHeight w:val="952"/>
          <w:jc w:val="center"/>
        </w:trPr>
        <w:tc>
          <w:tcPr>
            <w:tcW w:w="561" w:type="dxa"/>
          </w:tcPr>
          <w:p w14:paraId="242C3723"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6.</w:t>
            </w:r>
          </w:p>
        </w:tc>
        <w:tc>
          <w:tcPr>
            <w:tcW w:w="2128" w:type="dxa"/>
          </w:tcPr>
          <w:p w14:paraId="4F4C00E5" w14:textId="77777777" w:rsidR="00A74C10" w:rsidRPr="006B15B0" w:rsidRDefault="00C806F3" w:rsidP="00A74C10">
            <w:pPr>
              <w:rPr>
                <w:rFonts w:ascii="Times New Roman" w:hAnsi="Times New Roman"/>
                <w:i/>
                <w:sz w:val="20"/>
              </w:rPr>
            </w:pPr>
            <w:r w:rsidRPr="006B15B0">
              <w:rPr>
                <w:rFonts w:ascii="Times New Roman" w:hAnsi="Times New Roman"/>
                <w:sz w:val="20"/>
              </w:rPr>
              <w:t xml:space="preserve">Anykščių r. sav., </w:t>
            </w:r>
            <w:r w:rsidR="00A74C10" w:rsidRPr="006B15B0">
              <w:rPr>
                <w:rFonts w:ascii="Times New Roman" w:hAnsi="Times New Roman"/>
                <w:i/>
                <w:sz w:val="20"/>
              </w:rPr>
              <w:t>(duomenys neskelbtini)</w:t>
            </w:r>
          </w:p>
          <w:p w14:paraId="31CB4076" w14:textId="77777777" w:rsidR="00C806F3" w:rsidRPr="006B15B0" w:rsidRDefault="00C806F3" w:rsidP="006F316E">
            <w:pPr>
              <w:rPr>
                <w:rFonts w:ascii="Times New Roman" w:hAnsi="Times New Roman"/>
                <w:sz w:val="20"/>
              </w:rPr>
            </w:pPr>
          </w:p>
          <w:p w14:paraId="5D74BE97" w14:textId="77777777" w:rsidR="00C806F3" w:rsidRPr="006B15B0" w:rsidRDefault="00C806F3" w:rsidP="006F316E">
            <w:pPr>
              <w:rPr>
                <w:rFonts w:ascii="Times New Roman" w:hAnsi="Times New Roman"/>
                <w:sz w:val="20"/>
              </w:rPr>
            </w:pPr>
            <w:r w:rsidRPr="006B15B0">
              <w:rPr>
                <w:rFonts w:ascii="Times New Roman" w:hAnsi="Times New Roman"/>
                <w:sz w:val="20"/>
              </w:rPr>
              <w:t>Moksl</w:t>
            </w:r>
            <w:r w:rsidR="009446E1" w:rsidRPr="006B15B0">
              <w:rPr>
                <w:rFonts w:ascii="Times New Roman" w:hAnsi="Times New Roman"/>
                <w:sz w:val="20"/>
              </w:rPr>
              <w:t>o</w:t>
            </w:r>
          </w:p>
        </w:tc>
        <w:tc>
          <w:tcPr>
            <w:tcW w:w="1276" w:type="dxa"/>
          </w:tcPr>
          <w:p w14:paraId="62C08AE2"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0F9CECC0" w14:textId="77777777" w:rsidR="00C806F3" w:rsidRPr="006B15B0" w:rsidRDefault="00C806F3" w:rsidP="006F316E">
            <w:pPr>
              <w:jc w:val="center"/>
              <w:rPr>
                <w:rFonts w:ascii="Times New Roman" w:hAnsi="Times New Roman"/>
                <w:sz w:val="20"/>
              </w:rPr>
            </w:pPr>
          </w:p>
        </w:tc>
        <w:tc>
          <w:tcPr>
            <w:tcW w:w="1565" w:type="dxa"/>
          </w:tcPr>
          <w:p w14:paraId="123343C4"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53BB6AA7" w14:textId="77777777" w:rsidR="00C806F3" w:rsidRPr="006B15B0" w:rsidRDefault="00C806F3" w:rsidP="009446E1">
            <w:pPr>
              <w:jc w:val="center"/>
              <w:rPr>
                <w:rFonts w:ascii="Times New Roman" w:hAnsi="Times New Roman"/>
                <w:sz w:val="20"/>
              </w:rPr>
            </w:pPr>
          </w:p>
        </w:tc>
        <w:tc>
          <w:tcPr>
            <w:tcW w:w="1695" w:type="dxa"/>
          </w:tcPr>
          <w:p w14:paraId="57F76833" w14:textId="77777777" w:rsidR="00C806F3" w:rsidRPr="006B15B0" w:rsidRDefault="00C806F3" w:rsidP="006F316E">
            <w:pPr>
              <w:rPr>
                <w:rFonts w:ascii="Times New Roman" w:hAnsi="Times New Roman"/>
                <w:sz w:val="20"/>
              </w:rPr>
            </w:pPr>
            <w:r w:rsidRPr="006B15B0">
              <w:rPr>
                <w:rFonts w:ascii="Times New Roman" w:hAnsi="Times New Roman"/>
                <w:sz w:val="20"/>
              </w:rPr>
              <w:t>Nenaudojamas, apleistas</w:t>
            </w:r>
          </w:p>
          <w:p w14:paraId="49655D12" w14:textId="77777777" w:rsidR="00C806F3" w:rsidRPr="006B15B0" w:rsidRDefault="00C806F3" w:rsidP="006F316E">
            <w:pPr>
              <w:rPr>
                <w:rFonts w:ascii="Times New Roman" w:hAnsi="Times New Roman"/>
                <w:sz w:val="20"/>
              </w:rPr>
            </w:pPr>
          </w:p>
          <w:p w14:paraId="50B04EA2" w14:textId="77777777" w:rsidR="00C806F3" w:rsidRPr="006B15B0" w:rsidRDefault="00C806F3" w:rsidP="006F316E">
            <w:pPr>
              <w:rPr>
                <w:rFonts w:ascii="Times New Roman" w:hAnsi="Times New Roman"/>
                <w:sz w:val="20"/>
              </w:rPr>
            </w:pPr>
          </w:p>
          <w:p w14:paraId="16C5878D" w14:textId="77777777" w:rsidR="00C806F3" w:rsidRPr="006B15B0" w:rsidRDefault="00C806F3" w:rsidP="006F316E">
            <w:pPr>
              <w:rPr>
                <w:rFonts w:ascii="Times New Roman" w:hAnsi="Times New Roman"/>
                <w:sz w:val="20"/>
              </w:rPr>
            </w:pPr>
          </w:p>
        </w:tc>
        <w:tc>
          <w:tcPr>
            <w:tcW w:w="1054" w:type="dxa"/>
          </w:tcPr>
          <w:p w14:paraId="32EDF8E0"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w:t>
            </w:r>
            <w:r w:rsidR="009C32F1" w:rsidRPr="006B15B0">
              <w:rPr>
                <w:rFonts w:ascii="Times New Roman" w:hAnsi="Times New Roman"/>
                <w:sz w:val="20"/>
              </w:rPr>
              <w:t>1</w:t>
            </w:r>
          </w:p>
          <w:p w14:paraId="6E717C3E"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w:t>
            </w:r>
            <w:r w:rsidR="009C32F1" w:rsidRPr="006B15B0">
              <w:rPr>
                <w:rFonts w:ascii="Times New Roman" w:hAnsi="Times New Roman"/>
                <w:sz w:val="20"/>
              </w:rPr>
              <w:t>3</w:t>
            </w:r>
          </w:p>
          <w:p w14:paraId="12B852AF" w14:textId="77777777" w:rsidR="00C806F3" w:rsidRPr="006B15B0" w:rsidRDefault="00C806F3" w:rsidP="006F316E">
            <w:pPr>
              <w:jc w:val="center"/>
              <w:rPr>
                <w:rFonts w:ascii="Times New Roman" w:hAnsi="Times New Roman"/>
                <w:sz w:val="20"/>
              </w:rPr>
            </w:pPr>
          </w:p>
          <w:p w14:paraId="4448B64D" w14:textId="77777777" w:rsidR="00C806F3" w:rsidRPr="006B15B0" w:rsidRDefault="00C806F3" w:rsidP="006F316E">
            <w:pPr>
              <w:jc w:val="center"/>
              <w:rPr>
                <w:rFonts w:ascii="Times New Roman" w:hAnsi="Times New Roman"/>
                <w:sz w:val="20"/>
              </w:rPr>
            </w:pPr>
          </w:p>
          <w:p w14:paraId="348680B0" w14:textId="77777777" w:rsidR="00C806F3" w:rsidRPr="006B15B0" w:rsidRDefault="00C806F3" w:rsidP="006F316E">
            <w:pPr>
              <w:jc w:val="center"/>
              <w:rPr>
                <w:rFonts w:ascii="Times New Roman" w:hAnsi="Times New Roman"/>
                <w:sz w:val="20"/>
              </w:rPr>
            </w:pPr>
          </w:p>
        </w:tc>
        <w:tc>
          <w:tcPr>
            <w:tcW w:w="1756" w:type="dxa"/>
          </w:tcPr>
          <w:p w14:paraId="2703BC2D"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Pastatas-darželis</w:t>
            </w:r>
          </w:p>
          <w:p w14:paraId="5556D4D3" w14:textId="77777777" w:rsidR="00C806F3" w:rsidRPr="006B15B0" w:rsidRDefault="00C806F3" w:rsidP="006F316E">
            <w:pPr>
              <w:jc w:val="center"/>
              <w:rPr>
                <w:rFonts w:ascii="Times New Roman" w:hAnsi="Times New Roman"/>
                <w:sz w:val="20"/>
              </w:rPr>
            </w:pPr>
          </w:p>
          <w:p w14:paraId="7F2F919E" w14:textId="77777777" w:rsidR="00C806F3" w:rsidRPr="006B15B0" w:rsidRDefault="00C806F3" w:rsidP="006F316E">
            <w:pPr>
              <w:jc w:val="center"/>
              <w:rPr>
                <w:rFonts w:ascii="Times New Roman" w:hAnsi="Times New Roman"/>
                <w:sz w:val="20"/>
              </w:rPr>
            </w:pPr>
          </w:p>
        </w:tc>
      </w:tr>
      <w:tr w:rsidR="006B15B0" w:rsidRPr="006B15B0" w14:paraId="2E616FA0" w14:textId="77777777" w:rsidTr="00A74C10">
        <w:trPr>
          <w:trHeight w:val="1136"/>
          <w:jc w:val="center"/>
        </w:trPr>
        <w:tc>
          <w:tcPr>
            <w:tcW w:w="561" w:type="dxa"/>
          </w:tcPr>
          <w:p w14:paraId="1298F6F9"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7.</w:t>
            </w:r>
          </w:p>
        </w:tc>
        <w:tc>
          <w:tcPr>
            <w:tcW w:w="2128" w:type="dxa"/>
          </w:tcPr>
          <w:p w14:paraId="1147733F" w14:textId="77777777" w:rsidR="00C806F3" w:rsidRPr="006B15B0" w:rsidRDefault="00C806F3" w:rsidP="006F316E">
            <w:pPr>
              <w:rPr>
                <w:rFonts w:ascii="Times New Roman" w:hAnsi="Times New Roman"/>
                <w:sz w:val="20"/>
              </w:rPr>
            </w:pPr>
            <w:r w:rsidRPr="006B15B0">
              <w:rPr>
                <w:rFonts w:ascii="Times New Roman" w:hAnsi="Times New Roman"/>
                <w:sz w:val="20"/>
              </w:rPr>
              <w:t>Anykščių r. sav., Kavarsko sen., Svirnų II k.</w:t>
            </w:r>
          </w:p>
          <w:p w14:paraId="7D1CE19E" w14:textId="77777777" w:rsidR="00C806F3" w:rsidRPr="006B15B0" w:rsidRDefault="00C806F3" w:rsidP="006F316E">
            <w:pPr>
              <w:rPr>
                <w:rFonts w:ascii="Times New Roman" w:hAnsi="Times New Roman"/>
                <w:sz w:val="20"/>
              </w:rPr>
            </w:pPr>
            <w:r w:rsidRPr="006B15B0">
              <w:rPr>
                <w:rFonts w:ascii="Times New Roman" w:hAnsi="Times New Roman"/>
                <w:sz w:val="20"/>
              </w:rPr>
              <w:t>Kita (fermų)</w:t>
            </w:r>
          </w:p>
        </w:tc>
        <w:tc>
          <w:tcPr>
            <w:tcW w:w="1276" w:type="dxa"/>
          </w:tcPr>
          <w:p w14:paraId="58087145"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UAB „SINOTA“</w:t>
            </w:r>
          </w:p>
          <w:p w14:paraId="56EE3C1B"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302770586</w:t>
            </w:r>
          </w:p>
        </w:tc>
        <w:tc>
          <w:tcPr>
            <w:tcW w:w="1565" w:type="dxa"/>
          </w:tcPr>
          <w:p w14:paraId="0C84C20F" w14:textId="77777777" w:rsidR="00232271" w:rsidRPr="006B15B0" w:rsidRDefault="00232271" w:rsidP="006F316E">
            <w:pPr>
              <w:jc w:val="center"/>
              <w:rPr>
                <w:rFonts w:ascii="Times New Roman" w:hAnsi="Times New Roman"/>
                <w:sz w:val="20"/>
              </w:rPr>
            </w:pPr>
            <w:r w:rsidRPr="006B15B0">
              <w:rPr>
                <w:rFonts w:ascii="Times New Roman" w:hAnsi="Times New Roman"/>
                <w:sz w:val="20"/>
              </w:rPr>
              <w:t>90/33592</w:t>
            </w:r>
          </w:p>
          <w:p w14:paraId="5C1582A7"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Unikalus Nr. 3498-4003-4017</w:t>
            </w:r>
          </w:p>
          <w:p w14:paraId="40422C44" w14:textId="77777777" w:rsidR="00F9651C" w:rsidRPr="006B15B0" w:rsidRDefault="00F9651C" w:rsidP="006F316E">
            <w:pPr>
              <w:jc w:val="center"/>
              <w:rPr>
                <w:rFonts w:ascii="Times New Roman" w:hAnsi="Times New Roman"/>
                <w:sz w:val="20"/>
              </w:rPr>
            </w:pPr>
          </w:p>
        </w:tc>
        <w:tc>
          <w:tcPr>
            <w:tcW w:w="1695" w:type="dxa"/>
          </w:tcPr>
          <w:p w14:paraId="45A90040" w14:textId="77777777" w:rsidR="00C806F3" w:rsidRPr="006B15B0" w:rsidRDefault="00C806F3" w:rsidP="006F316E">
            <w:pPr>
              <w:rPr>
                <w:rFonts w:ascii="Times New Roman" w:hAnsi="Times New Roman"/>
                <w:sz w:val="20"/>
              </w:rPr>
            </w:pPr>
            <w:r w:rsidRPr="006B15B0">
              <w:rPr>
                <w:rFonts w:ascii="Times New Roman" w:hAnsi="Times New Roman"/>
                <w:sz w:val="20"/>
              </w:rPr>
              <w:t>Nenaudojamas, apleistas</w:t>
            </w:r>
          </w:p>
          <w:p w14:paraId="7F7B5F07" w14:textId="77777777" w:rsidR="00C806F3" w:rsidRPr="006B15B0" w:rsidRDefault="00C806F3" w:rsidP="006F316E">
            <w:pPr>
              <w:rPr>
                <w:rFonts w:ascii="Times New Roman" w:hAnsi="Times New Roman"/>
                <w:sz w:val="20"/>
              </w:rPr>
            </w:pPr>
          </w:p>
        </w:tc>
        <w:tc>
          <w:tcPr>
            <w:tcW w:w="1054" w:type="dxa"/>
          </w:tcPr>
          <w:p w14:paraId="3AF99032"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3.1</w:t>
            </w:r>
          </w:p>
          <w:p w14:paraId="131DA35C"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3.3</w:t>
            </w:r>
          </w:p>
        </w:tc>
        <w:tc>
          <w:tcPr>
            <w:tcW w:w="1756" w:type="dxa"/>
          </w:tcPr>
          <w:p w14:paraId="7310C80D"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Pastatas-Kiaulidė</w:t>
            </w:r>
          </w:p>
          <w:p w14:paraId="65D78D70" w14:textId="77777777" w:rsidR="00C806F3" w:rsidRPr="006B15B0" w:rsidRDefault="00C806F3" w:rsidP="006F316E">
            <w:pPr>
              <w:jc w:val="center"/>
              <w:rPr>
                <w:rFonts w:ascii="Times New Roman" w:hAnsi="Times New Roman"/>
                <w:sz w:val="20"/>
              </w:rPr>
            </w:pPr>
          </w:p>
          <w:p w14:paraId="1959DF20" w14:textId="77777777" w:rsidR="00C806F3" w:rsidRPr="006B15B0" w:rsidRDefault="00C806F3" w:rsidP="006F316E">
            <w:pPr>
              <w:jc w:val="center"/>
              <w:rPr>
                <w:rFonts w:ascii="Times New Roman" w:hAnsi="Times New Roman"/>
                <w:sz w:val="20"/>
              </w:rPr>
            </w:pPr>
          </w:p>
          <w:p w14:paraId="27D19582" w14:textId="77777777" w:rsidR="00C806F3" w:rsidRPr="006B15B0" w:rsidRDefault="00C806F3" w:rsidP="006F316E">
            <w:pPr>
              <w:jc w:val="center"/>
              <w:rPr>
                <w:rFonts w:ascii="Times New Roman" w:hAnsi="Times New Roman"/>
                <w:sz w:val="20"/>
              </w:rPr>
            </w:pPr>
          </w:p>
        </w:tc>
      </w:tr>
      <w:tr w:rsidR="006B15B0" w:rsidRPr="006B15B0" w14:paraId="241C23C1" w14:textId="77777777" w:rsidTr="00A74C10">
        <w:trPr>
          <w:trHeight w:val="1146"/>
          <w:jc w:val="center"/>
        </w:trPr>
        <w:tc>
          <w:tcPr>
            <w:tcW w:w="561" w:type="dxa"/>
          </w:tcPr>
          <w:p w14:paraId="6B0406F8"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8.</w:t>
            </w:r>
          </w:p>
        </w:tc>
        <w:tc>
          <w:tcPr>
            <w:tcW w:w="2128" w:type="dxa"/>
          </w:tcPr>
          <w:p w14:paraId="148C3AA1" w14:textId="77777777" w:rsidR="00C806F3" w:rsidRPr="006B15B0" w:rsidRDefault="00C806F3" w:rsidP="006F316E">
            <w:pPr>
              <w:rPr>
                <w:rFonts w:ascii="Times New Roman" w:hAnsi="Times New Roman"/>
                <w:sz w:val="20"/>
              </w:rPr>
            </w:pPr>
            <w:r w:rsidRPr="006B15B0">
              <w:rPr>
                <w:rFonts w:ascii="Times New Roman" w:hAnsi="Times New Roman"/>
                <w:sz w:val="20"/>
              </w:rPr>
              <w:t>Anykščių r. sav., Kavarskas,</w:t>
            </w:r>
          </w:p>
          <w:p w14:paraId="62B1E091" w14:textId="77777777" w:rsidR="00C806F3" w:rsidRPr="006B15B0" w:rsidRDefault="00C806F3" w:rsidP="006F316E">
            <w:pPr>
              <w:rPr>
                <w:rFonts w:ascii="Times New Roman" w:hAnsi="Times New Roman"/>
                <w:sz w:val="20"/>
              </w:rPr>
            </w:pPr>
            <w:r w:rsidRPr="006B15B0">
              <w:rPr>
                <w:rFonts w:ascii="Times New Roman" w:hAnsi="Times New Roman"/>
                <w:sz w:val="20"/>
              </w:rPr>
              <w:t>P. Cvirkos g. 25</w:t>
            </w:r>
          </w:p>
          <w:p w14:paraId="5D010FB6" w14:textId="77777777" w:rsidR="00C806F3" w:rsidRPr="006B15B0" w:rsidRDefault="00C806F3" w:rsidP="000553E5">
            <w:pPr>
              <w:rPr>
                <w:rFonts w:ascii="Times New Roman" w:hAnsi="Times New Roman"/>
                <w:sz w:val="20"/>
              </w:rPr>
            </w:pPr>
            <w:r w:rsidRPr="006B15B0">
              <w:rPr>
                <w:rFonts w:ascii="Times New Roman" w:hAnsi="Times New Roman"/>
                <w:sz w:val="20"/>
              </w:rPr>
              <w:t>Mokslo</w:t>
            </w:r>
          </w:p>
        </w:tc>
        <w:tc>
          <w:tcPr>
            <w:tcW w:w="1276" w:type="dxa"/>
          </w:tcPr>
          <w:p w14:paraId="6AB44C77" w14:textId="77777777" w:rsidR="000F0300" w:rsidRPr="006B15B0" w:rsidRDefault="000F0300" w:rsidP="000F0300">
            <w:pPr>
              <w:jc w:val="center"/>
              <w:rPr>
                <w:rFonts w:ascii="Times New Roman" w:hAnsi="Times New Roman"/>
                <w:i/>
                <w:sz w:val="20"/>
              </w:rPr>
            </w:pPr>
            <w:r w:rsidRPr="006B15B0">
              <w:rPr>
                <w:rFonts w:ascii="Times New Roman" w:hAnsi="Times New Roman"/>
                <w:i/>
                <w:sz w:val="20"/>
              </w:rPr>
              <w:t>(duomenys neskelbtini)</w:t>
            </w:r>
          </w:p>
          <w:p w14:paraId="706E22D3" w14:textId="3A2CFB5F" w:rsidR="000553E5" w:rsidRPr="006B15B0" w:rsidRDefault="000553E5" w:rsidP="006F316E">
            <w:pPr>
              <w:jc w:val="center"/>
              <w:rPr>
                <w:rFonts w:ascii="Times New Roman" w:hAnsi="Times New Roman"/>
                <w:sz w:val="20"/>
              </w:rPr>
            </w:pPr>
          </w:p>
        </w:tc>
        <w:tc>
          <w:tcPr>
            <w:tcW w:w="1565" w:type="dxa"/>
          </w:tcPr>
          <w:p w14:paraId="4C3ADBC8"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90/14864</w:t>
            </w:r>
          </w:p>
          <w:p w14:paraId="090E6D7D" w14:textId="77777777" w:rsidR="00C806F3" w:rsidRPr="006B15B0" w:rsidRDefault="00C806F3" w:rsidP="00A5129E">
            <w:pPr>
              <w:jc w:val="center"/>
              <w:rPr>
                <w:rFonts w:ascii="Times New Roman" w:hAnsi="Times New Roman"/>
                <w:sz w:val="20"/>
              </w:rPr>
            </w:pPr>
            <w:r w:rsidRPr="006B15B0">
              <w:rPr>
                <w:rFonts w:ascii="Times New Roman" w:hAnsi="Times New Roman"/>
                <w:sz w:val="20"/>
              </w:rPr>
              <w:t>Unikalus Nr. 3495-4001-7016</w:t>
            </w:r>
          </w:p>
        </w:tc>
        <w:tc>
          <w:tcPr>
            <w:tcW w:w="1695" w:type="dxa"/>
          </w:tcPr>
          <w:p w14:paraId="098B021F" w14:textId="77777777" w:rsidR="00C806F3" w:rsidRPr="006B15B0" w:rsidRDefault="00C806F3" w:rsidP="006F316E">
            <w:pPr>
              <w:rPr>
                <w:rFonts w:ascii="Times New Roman" w:hAnsi="Times New Roman"/>
                <w:sz w:val="20"/>
              </w:rPr>
            </w:pPr>
            <w:r w:rsidRPr="006B15B0">
              <w:rPr>
                <w:rFonts w:ascii="Times New Roman" w:hAnsi="Times New Roman"/>
                <w:sz w:val="20"/>
              </w:rPr>
              <w:t>Nenaudojamas,</w:t>
            </w:r>
          </w:p>
          <w:p w14:paraId="34DD0B19" w14:textId="77777777" w:rsidR="00C806F3" w:rsidRPr="006B15B0" w:rsidRDefault="00C806F3" w:rsidP="00A5129E">
            <w:pPr>
              <w:rPr>
                <w:rFonts w:ascii="Times New Roman" w:hAnsi="Times New Roman"/>
                <w:sz w:val="20"/>
              </w:rPr>
            </w:pPr>
            <w:r w:rsidRPr="006B15B0">
              <w:rPr>
                <w:rFonts w:ascii="Times New Roman" w:hAnsi="Times New Roman"/>
                <w:sz w:val="20"/>
              </w:rPr>
              <w:t>apleistas</w:t>
            </w:r>
          </w:p>
        </w:tc>
        <w:tc>
          <w:tcPr>
            <w:tcW w:w="1054" w:type="dxa"/>
          </w:tcPr>
          <w:p w14:paraId="1EFF7B87"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3.1</w:t>
            </w:r>
          </w:p>
          <w:p w14:paraId="4A329B6C"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3.3</w:t>
            </w:r>
          </w:p>
          <w:p w14:paraId="12814C9D" w14:textId="77777777" w:rsidR="00C806F3" w:rsidRPr="006B15B0" w:rsidRDefault="00C806F3" w:rsidP="006F316E">
            <w:pPr>
              <w:jc w:val="center"/>
              <w:rPr>
                <w:rFonts w:ascii="Times New Roman" w:hAnsi="Times New Roman"/>
                <w:sz w:val="20"/>
              </w:rPr>
            </w:pPr>
          </w:p>
          <w:p w14:paraId="0564D65D" w14:textId="77777777" w:rsidR="00C806F3" w:rsidRPr="006B15B0" w:rsidRDefault="00C806F3" w:rsidP="006F316E">
            <w:pPr>
              <w:jc w:val="center"/>
              <w:rPr>
                <w:rFonts w:ascii="Times New Roman" w:hAnsi="Times New Roman"/>
                <w:sz w:val="20"/>
              </w:rPr>
            </w:pPr>
          </w:p>
        </w:tc>
        <w:tc>
          <w:tcPr>
            <w:tcW w:w="1756" w:type="dxa"/>
          </w:tcPr>
          <w:p w14:paraId="08807186" w14:textId="77777777" w:rsidR="00C806F3" w:rsidRPr="006B15B0" w:rsidRDefault="00C806F3" w:rsidP="006F316E">
            <w:pPr>
              <w:jc w:val="center"/>
              <w:rPr>
                <w:rFonts w:ascii="Times New Roman" w:hAnsi="Times New Roman"/>
                <w:sz w:val="20"/>
              </w:rPr>
            </w:pPr>
            <w:r w:rsidRPr="006B15B0">
              <w:rPr>
                <w:rFonts w:ascii="Times New Roman" w:hAnsi="Times New Roman"/>
                <w:sz w:val="20"/>
              </w:rPr>
              <w:t>Pastatas-Mokykla</w:t>
            </w:r>
          </w:p>
          <w:p w14:paraId="428FDCF3" w14:textId="77777777" w:rsidR="00C806F3" w:rsidRPr="006B15B0" w:rsidRDefault="00C806F3" w:rsidP="006F316E">
            <w:pPr>
              <w:jc w:val="center"/>
              <w:rPr>
                <w:rFonts w:ascii="Times New Roman" w:hAnsi="Times New Roman"/>
                <w:sz w:val="20"/>
              </w:rPr>
            </w:pPr>
          </w:p>
        </w:tc>
      </w:tr>
      <w:tr w:rsidR="006B15B0" w:rsidRPr="006B15B0" w14:paraId="6E63BAEE" w14:textId="77777777" w:rsidTr="00A74C10">
        <w:trPr>
          <w:trHeight w:val="1216"/>
          <w:jc w:val="center"/>
        </w:trPr>
        <w:tc>
          <w:tcPr>
            <w:tcW w:w="561" w:type="dxa"/>
          </w:tcPr>
          <w:p w14:paraId="669475E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9.</w:t>
            </w:r>
          </w:p>
        </w:tc>
        <w:tc>
          <w:tcPr>
            <w:tcW w:w="2128" w:type="dxa"/>
          </w:tcPr>
          <w:p w14:paraId="687C3A78" w14:textId="77777777" w:rsidR="00590A21" w:rsidRPr="006B15B0" w:rsidRDefault="00590A21" w:rsidP="00590A21">
            <w:pPr>
              <w:rPr>
                <w:rFonts w:ascii="Times New Roman" w:hAnsi="Times New Roman"/>
                <w:sz w:val="20"/>
              </w:rPr>
            </w:pPr>
            <w:r w:rsidRPr="006B15B0">
              <w:rPr>
                <w:rFonts w:ascii="Times New Roman" w:hAnsi="Times New Roman"/>
                <w:sz w:val="20"/>
              </w:rPr>
              <w:t>Anykščių r. sav., Anykščiai, Ramybės g. 15-1</w:t>
            </w:r>
          </w:p>
          <w:p w14:paraId="00DBEABC" w14:textId="77777777" w:rsidR="00590A21" w:rsidRPr="006B15B0" w:rsidRDefault="00590A21" w:rsidP="00590A21">
            <w:pPr>
              <w:rPr>
                <w:rFonts w:ascii="Times New Roman" w:hAnsi="Times New Roman"/>
                <w:sz w:val="20"/>
              </w:rPr>
            </w:pPr>
          </w:p>
          <w:p w14:paraId="0FC8D94F" w14:textId="77777777" w:rsidR="00590A21" w:rsidRPr="006B15B0" w:rsidRDefault="00590A21" w:rsidP="00590A21">
            <w:pPr>
              <w:rPr>
                <w:rFonts w:ascii="Times New Roman" w:hAnsi="Times New Roman"/>
                <w:sz w:val="20"/>
              </w:rPr>
            </w:pPr>
            <w:r w:rsidRPr="006B15B0">
              <w:rPr>
                <w:rFonts w:ascii="Times New Roman" w:hAnsi="Times New Roman"/>
                <w:sz w:val="20"/>
              </w:rPr>
              <w:t>Gydymo</w:t>
            </w:r>
          </w:p>
        </w:tc>
        <w:tc>
          <w:tcPr>
            <w:tcW w:w="1276" w:type="dxa"/>
          </w:tcPr>
          <w:p w14:paraId="2745693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UAB „Kuršių uostas“</w:t>
            </w:r>
          </w:p>
          <w:p w14:paraId="2CE24D3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304841060</w:t>
            </w:r>
          </w:p>
        </w:tc>
        <w:tc>
          <w:tcPr>
            <w:tcW w:w="1565" w:type="dxa"/>
          </w:tcPr>
          <w:p w14:paraId="00B829B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44/2235182</w:t>
            </w:r>
          </w:p>
          <w:p w14:paraId="3424B8D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 xml:space="preserve">Unikalus Nr. </w:t>
            </w:r>
          </w:p>
          <w:p w14:paraId="7FD4F00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4400-5021-9838:3005</w:t>
            </w:r>
          </w:p>
        </w:tc>
        <w:tc>
          <w:tcPr>
            <w:tcW w:w="1695" w:type="dxa"/>
          </w:tcPr>
          <w:p w14:paraId="270851C6" w14:textId="77777777" w:rsidR="00590A21" w:rsidRPr="006B15B0" w:rsidRDefault="00590A21" w:rsidP="00590A21">
            <w:pPr>
              <w:rPr>
                <w:rFonts w:ascii="Times New Roman" w:hAnsi="Times New Roman"/>
                <w:sz w:val="20"/>
              </w:rPr>
            </w:pPr>
            <w:r w:rsidRPr="006B15B0">
              <w:rPr>
                <w:rFonts w:ascii="Times New Roman" w:hAnsi="Times New Roman"/>
                <w:sz w:val="20"/>
              </w:rPr>
              <w:t>Nenaudojamas,</w:t>
            </w:r>
          </w:p>
          <w:p w14:paraId="0535D2B4" w14:textId="77777777" w:rsidR="00590A21" w:rsidRPr="006B15B0" w:rsidRDefault="00590A21" w:rsidP="00590A21">
            <w:pPr>
              <w:rPr>
                <w:rFonts w:ascii="Times New Roman" w:hAnsi="Times New Roman"/>
                <w:sz w:val="20"/>
              </w:rPr>
            </w:pPr>
            <w:r w:rsidRPr="006B15B0">
              <w:rPr>
                <w:rFonts w:ascii="Times New Roman" w:hAnsi="Times New Roman"/>
                <w:sz w:val="20"/>
              </w:rPr>
              <w:t>apleistas</w:t>
            </w:r>
          </w:p>
          <w:p w14:paraId="7CE0F896" w14:textId="77777777" w:rsidR="00590A21" w:rsidRPr="006B15B0" w:rsidRDefault="00590A21" w:rsidP="00590A21">
            <w:pPr>
              <w:rPr>
                <w:rFonts w:ascii="Times New Roman" w:hAnsi="Times New Roman"/>
                <w:sz w:val="20"/>
              </w:rPr>
            </w:pPr>
          </w:p>
          <w:p w14:paraId="5DAD9158" w14:textId="77777777" w:rsidR="00590A21" w:rsidRPr="006B15B0" w:rsidRDefault="00590A21" w:rsidP="00590A21">
            <w:pPr>
              <w:rPr>
                <w:rFonts w:ascii="Times New Roman" w:hAnsi="Times New Roman"/>
                <w:sz w:val="20"/>
              </w:rPr>
            </w:pPr>
          </w:p>
        </w:tc>
        <w:tc>
          <w:tcPr>
            <w:tcW w:w="1054" w:type="dxa"/>
          </w:tcPr>
          <w:p w14:paraId="66ADCABD"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34479279"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p w14:paraId="38CAEF51" w14:textId="77777777" w:rsidR="00590A21" w:rsidRPr="006B15B0" w:rsidRDefault="00590A21" w:rsidP="00590A21">
            <w:pPr>
              <w:jc w:val="center"/>
              <w:rPr>
                <w:rFonts w:ascii="Times New Roman" w:hAnsi="Times New Roman"/>
                <w:sz w:val="20"/>
              </w:rPr>
            </w:pPr>
          </w:p>
          <w:p w14:paraId="5C4BDB94" w14:textId="77777777" w:rsidR="00590A21" w:rsidRPr="006B15B0" w:rsidRDefault="00590A21" w:rsidP="00590A21">
            <w:pPr>
              <w:jc w:val="center"/>
              <w:rPr>
                <w:rFonts w:ascii="Times New Roman" w:hAnsi="Times New Roman"/>
                <w:sz w:val="20"/>
              </w:rPr>
            </w:pPr>
          </w:p>
        </w:tc>
        <w:tc>
          <w:tcPr>
            <w:tcW w:w="1756" w:type="dxa"/>
          </w:tcPr>
          <w:p w14:paraId="65339ED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Negyvenamoji patalpa-gydomasis-ūkinis skyrius</w:t>
            </w:r>
          </w:p>
          <w:p w14:paraId="0861BBC2" w14:textId="77777777" w:rsidR="00590A21" w:rsidRPr="006B15B0" w:rsidRDefault="00590A21" w:rsidP="00590A21">
            <w:pPr>
              <w:jc w:val="center"/>
              <w:rPr>
                <w:rFonts w:ascii="Times New Roman" w:hAnsi="Times New Roman"/>
                <w:sz w:val="20"/>
              </w:rPr>
            </w:pPr>
          </w:p>
          <w:p w14:paraId="286CBB8C" w14:textId="77777777" w:rsidR="00590A21" w:rsidRPr="006B15B0" w:rsidRDefault="00590A21" w:rsidP="00590A21">
            <w:pPr>
              <w:jc w:val="center"/>
              <w:rPr>
                <w:rFonts w:ascii="Times New Roman" w:hAnsi="Times New Roman"/>
                <w:sz w:val="20"/>
              </w:rPr>
            </w:pPr>
          </w:p>
        </w:tc>
      </w:tr>
      <w:tr w:rsidR="006B15B0" w:rsidRPr="006B15B0" w14:paraId="090AFC28" w14:textId="77777777" w:rsidTr="00A74C10">
        <w:trPr>
          <w:trHeight w:val="2018"/>
          <w:jc w:val="center"/>
        </w:trPr>
        <w:tc>
          <w:tcPr>
            <w:tcW w:w="561" w:type="dxa"/>
          </w:tcPr>
          <w:p w14:paraId="03072AD6"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lastRenderedPageBreak/>
              <w:t>10.</w:t>
            </w:r>
          </w:p>
        </w:tc>
        <w:tc>
          <w:tcPr>
            <w:tcW w:w="2128" w:type="dxa"/>
          </w:tcPr>
          <w:p w14:paraId="4502F649" w14:textId="77777777" w:rsidR="00590A21" w:rsidRPr="006B15B0" w:rsidRDefault="00590A21" w:rsidP="00590A21">
            <w:pPr>
              <w:rPr>
                <w:rFonts w:ascii="Times New Roman" w:hAnsi="Times New Roman"/>
                <w:sz w:val="20"/>
              </w:rPr>
            </w:pPr>
            <w:r w:rsidRPr="006B15B0">
              <w:rPr>
                <w:rFonts w:ascii="Times New Roman" w:hAnsi="Times New Roman"/>
                <w:sz w:val="20"/>
              </w:rPr>
              <w:t>Anykščių r. sav., Kavarskas, Šaltinio g. 3</w:t>
            </w:r>
          </w:p>
          <w:p w14:paraId="1DAF1E3F" w14:textId="77777777" w:rsidR="00590A21" w:rsidRPr="006B15B0" w:rsidRDefault="00590A21" w:rsidP="00590A21">
            <w:pPr>
              <w:rPr>
                <w:rFonts w:ascii="Times New Roman" w:hAnsi="Times New Roman"/>
                <w:sz w:val="20"/>
              </w:rPr>
            </w:pPr>
          </w:p>
          <w:p w14:paraId="62282B8E" w14:textId="77777777" w:rsidR="00590A21" w:rsidRPr="006B15B0" w:rsidRDefault="00590A21" w:rsidP="00590A21">
            <w:pPr>
              <w:rPr>
                <w:rFonts w:ascii="Times New Roman" w:hAnsi="Times New Roman"/>
                <w:sz w:val="20"/>
              </w:rPr>
            </w:pPr>
            <w:r w:rsidRPr="006B15B0">
              <w:rPr>
                <w:rFonts w:ascii="Times New Roman" w:hAnsi="Times New Roman"/>
                <w:sz w:val="20"/>
              </w:rPr>
              <w:t>Gydymo</w:t>
            </w:r>
          </w:p>
          <w:p w14:paraId="3A1BCA2B" w14:textId="77777777" w:rsidR="00FA70CE" w:rsidRPr="006B15B0" w:rsidRDefault="00FA70CE" w:rsidP="00590A21">
            <w:pPr>
              <w:rPr>
                <w:rFonts w:ascii="Times New Roman" w:hAnsi="Times New Roman"/>
                <w:sz w:val="20"/>
              </w:rPr>
            </w:pPr>
          </w:p>
          <w:p w14:paraId="57279675" w14:textId="77777777" w:rsidR="00590A21" w:rsidRPr="006B15B0" w:rsidRDefault="00590A21" w:rsidP="00590A21">
            <w:pPr>
              <w:rPr>
                <w:rFonts w:ascii="Times New Roman" w:hAnsi="Times New Roman"/>
                <w:sz w:val="20"/>
              </w:rPr>
            </w:pPr>
            <w:r w:rsidRPr="006B15B0">
              <w:rPr>
                <w:rFonts w:ascii="Times New Roman" w:hAnsi="Times New Roman"/>
                <w:sz w:val="20"/>
              </w:rPr>
              <w:t>Specialios</w:t>
            </w:r>
          </w:p>
          <w:p w14:paraId="24C3E13E" w14:textId="77777777" w:rsidR="00FA70CE" w:rsidRPr="006B15B0" w:rsidRDefault="00FA70CE" w:rsidP="00590A21">
            <w:pPr>
              <w:rPr>
                <w:rFonts w:ascii="Times New Roman" w:hAnsi="Times New Roman"/>
                <w:sz w:val="20"/>
              </w:rPr>
            </w:pPr>
          </w:p>
          <w:p w14:paraId="09A4E018" w14:textId="77777777" w:rsidR="00FA70CE" w:rsidRPr="006B15B0" w:rsidRDefault="00FA70CE" w:rsidP="00590A21">
            <w:pPr>
              <w:rPr>
                <w:rFonts w:ascii="Times New Roman" w:hAnsi="Times New Roman"/>
                <w:sz w:val="20"/>
              </w:rPr>
            </w:pPr>
          </w:p>
          <w:p w14:paraId="1535A0A9" w14:textId="77777777" w:rsidR="00590A21" w:rsidRPr="006B15B0" w:rsidRDefault="00590A21" w:rsidP="00590A21">
            <w:pPr>
              <w:rPr>
                <w:rFonts w:ascii="Times New Roman" w:hAnsi="Times New Roman"/>
                <w:sz w:val="20"/>
              </w:rPr>
            </w:pPr>
            <w:r w:rsidRPr="006B15B0">
              <w:rPr>
                <w:rFonts w:ascii="Times New Roman" w:hAnsi="Times New Roman"/>
                <w:sz w:val="20"/>
              </w:rPr>
              <w:t>Garažų</w:t>
            </w:r>
          </w:p>
          <w:p w14:paraId="45611FC1" w14:textId="77777777" w:rsidR="00FA70CE" w:rsidRPr="006B15B0" w:rsidRDefault="00FA70CE" w:rsidP="00590A21">
            <w:pPr>
              <w:rPr>
                <w:rFonts w:ascii="Times New Roman" w:hAnsi="Times New Roman"/>
                <w:sz w:val="20"/>
              </w:rPr>
            </w:pPr>
          </w:p>
          <w:p w14:paraId="3A0BF6F8" w14:textId="77777777" w:rsidR="00590A21" w:rsidRPr="006B15B0" w:rsidRDefault="00590A21" w:rsidP="00590A21">
            <w:pPr>
              <w:rPr>
                <w:rFonts w:ascii="Times New Roman" w:hAnsi="Times New Roman"/>
                <w:sz w:val="20"/>
              </w:rPr>
            </w:pPr>
            <w:r w:rsidRPr="006B15B0">
              <w:rPr>
                <w:rFonts w:ascii="Times New Roman" w:hAnsi="Times New Roman"/>
                <w:sz w:val="20"/>
              </w:rPr>
              <w:t>Gamybos, pramonės</w:t>
            </w:r>
          </w:p>
          <w:p w14:paraId="780E6959" w14:textId="77777777" w:rsidR="00590A21" w:rsidRPr="006B15B0" w:rsidRDefault="00590A21" w:rsidP="00590A21">
            <w:pPr>
              <w:rPr>
                <w:rFonts w:ascii="Times New Roman" w:hAnsi="Times New Roman"/>
                <w:sz w:val="20"/>
              </w:rPr>
            </w:pPr>
          </w:p>
        </w:tc>
        <w:tc>
          <w:tcPr>
            <w:tcW w:w="1276" w:type="dxa"/>
          </w:tcPr>
          <w:p w14:paraId="5BEC72B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 xml:space="preserve">MB </w:t>
            </w:r>
            <w:r w:rsidR="008C690C" w:rsidRPr="006B15B0">
              <w:rPr>
                <w:rFonts w:ascii="Times New Roman" w:hAnsi="Times New Roman"/>
                <w:sz w:val="20"/>
              </w:rPr>
              <w:t>„Darius Janušas Group“</w:t>
            </w:r>
          </w:p>
          <w:p w14:paraId="18F8D7C8" w14:textId="77777777" w:rsidR="00590A21" w:rsidRPr="006B15B0" w:rsidRDefault="00590A21" w:rsidP="008C690C">
            <w:pPr>
              <w:jc w:val="center"/>
              <w:rPr>
                <w:rFonts w:ascii="Times New Roman" w:hAnsi="Times New Roman"/>
                <w:sz w:val="20"/>
              </w:rPr>
            </w:pPr>
            <w:r w:rsidRPr="006B15B0">
              <w:rPr>
                <w:rFonts w:ascii="Times New Roman" w:hAnsi="Times New Roman"/>
                <w:sz w:val="20"/>
              </w:rPr>
              <w:t>30</w:t>
            </w:r>
            <w:r w:rsidR="008C690C" w:rsidRPr="006B15B0">
              <w:rPr>
                <w:rFonts w:ascii="Times New Roman" w:hAnsi="Times New Roman"/>
                <w:sz w:val="20"/>
              </w:rPr>
              <w:t>5599489</w:t>
            </w:r>
          </w:p>
        </w:tc>
        <w:tc>
          <w:tcPr>
            <w:tcW w:w="1565" w:type="dxa"/>
          </w:tcPr>
          <w:p w14:paraId="1D7AC137"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44/556205</w:t>
            </w:r>
          </w:p>
          <w:p w14:paraId="09531F3E" w14:textId="77777777" w:rsidR="00FA70CE" w:rsidRPr="006B15B0" w:rsidRDefault="00FA70CE" w:rsidP="00590A21">
            <w:pPr>
              <w:jc w:val="center"/>
              <w:rPr>
                <w:rFonts w:ascii="Times New Roman" w:hAnsi="Times New Roman"/>
                <w:sz w:val="20"/>
              </w:rPr>
            </w:pPr>
          </w:p>
          <w:p w14:paraId="54E25335" w14:textId="77777777" w:rsidR="00FA70CE" w:rsidRPr="006B15B0" w:rsidRDefault="00FA70CE" w:rsidP="00590A21">
            <w:pPr>
              <w:jc w:val="center"/>
              <w:rPr>
                <w:rFonts w:ascii="Times New Roman" w:hAnsi="Times New Roman"/>
                <w:sz w:val="20"/>
              </w:rPr>
            </w:pPr>
          </w:p>
          <w:p w14:paraId="099EEF40" w14:textId="77777777" w:rsidR="00FA70CE" w:rsidRPr="006B15B0" w:rsidRDefault="00590A21" w:rsidP="00590A21">
            <w:pPr>
              <w:jc w:val="center"/>
              <w:rPr>
                <w:rFonts w:ascii="Times New Roman" w:hAnsi="Times New Roman"/>
                <w:sz w:val="20"/>
              </w:rPr>
            </w:pPr>
            <w:r w:rsidRPr="006B15B0">
              <w:rPr>
                <w:rFonts w:ascii="Times New Roman" w:hAnsi="Times New Roman"/>
                <w:sz w:val="20"/>
              </w:rPr>
              <w:t xml:space="preserve">Unikalus Nr. 3493-0002-2011 Unikalus Nr. 3493-0002-2022 </w:t>
            </w:r>
          </w:p>
          <w:p w14:paraId="314D194E" w14:textId="77777777" w:rsidR="00FA70CE" w:rsidRPr="006B15B0" w:rsidRDefault="00FA70CE" w:rsidP="00590A21">
            <w:pPr>
              <w:jc w:val="center"/>
              <w:rPr>
                <w:rFonts w:ascii="Times New Roman" w:hAnsi="Times New Roman"/>
                <w:sz w:val="20"/>
              </w:rPr>
            </w:pPr>
          </w:p>
          <w:p w14:paraId="75D0A1DF"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3493-0002-2033 Unikalus Nr. 3493-0002-2044</w:t>
            </w:r>
          </w:p>
        </w:tc>
        <w:tc>
          <w:tcPr>
            <w:tcW w:w="1695" w:type="dxa"/>
          </w:tcPr>
          <w:p w14:paraId="5FDECE5D" w14:textId="77777777" w:rsidR="00FA70CE" w:rsidRPr="006B15B0" w:rsidRDefault="00FA70CE" w:rsidP="00590A21">
            <w:pPr>
              <w:rPr>
                <w:rFonts w:ascii="Times New Roman" w:hAnsi="Times New Roman"/>
                <w:sz w:val="20"/>
              </w:rPr>
            </w:pPr>
          </w:p>
          <w:p w14:paraId="019FA46C" w14:textId="77777777" w:rsidR="00FA70CE" w:rsidRPr="006B15B0" w:rsidRDefault="00FA70CE" w:rsidP="00590A21">
            <w:pPr>
              <w:rPr>
                <w:rFonts w:ascii="Times New Roman" w:hAnsi="Times New Roman"/>
                <w:sz w:val="20"/>
              </w:rPr>
            </w:pPr>
          </w:p>
          <w:p w14:paraId="64738685" w14:textId="77777777" w:rsidR="00FA70CE" w:rsidRPr="006B15B0" w:rsidRDefault="00FA70CE" w:rsidP="00590A21">
            <w:pPr>
              <w:rPr>
                <w:rFonts w:ascii="Times New Roman" w:hAnsi="Times New Roman"/>
                <w:sz w:val="20"/>
              </w:rPr>
            </w:pPr>
          </w:p>
          <w:p w14:paraId="3EFC7A81" w14:textId="77777777" w:rsidR="00590A21" w:rsidRPr="006B15B0" w:rsidRDefault="00590A21" w:rsidP="00590A21">
            <w:pPr>
              <w:rPr>
                <w:rFonts w:ascii="Times New Roman" w:hAnsi="Times New Roman"/>
                <w:sz w:val="20"/>
              </w:rPr>
            </w:pPr>
            <w:r w:rsidRPr="006B15B0">
              <w:rPr>
                <w:rFonts w:ascii="Times New Roman" w:hAnsi="Times New Roman"/>
                <w:sz w:val="20"/>
              </w:rPr>
              <w:t>Nenaudojamas,</w:t>
            </w:r>
          </w:p>
          <w:p w14:paraId="76F4722A" w14:textId="77777777" w:rsidR="00590A21" w:rsidRPr="006B15B0" w:rsidRDefault="00590A21" w:rsidP="00590A21">
            <w:pPr>
              <w:rPr>
                <w:rFonts w:ascii="Times New Roman" w:hAnsi="Times New Roman"/>
                <w:sz w:val="20"/>
              </w:rPr>
            </w:pPr>
            <w:r w:rsidRPr="006B15B0">
              <w:rPr>
                <w:rFonts w:ascii="Times New Roman" w:hAnsi="Times New Roman"/>
                <w:sz w:val="20"/>
              </w:rPr>
              <w:t>apleistas</w:t>
            </w:r>
          </w:p>
          <w:p w14:paraId="1ACCA427" w14:textId="77777777" w:rsidR="00590A21" w:rsidRPr="006B15B0" w:rsidRDefault="00590A21" w:rsidP="00590A21">
            <w:pPr>
              <w:rPr>
                <w:rFonts w:ascii="Times New Roman" w:hAnsi="Times New Roman"/>
                <w:sz w:val="20"/>
              </w:rPr>
            </w:pPr>
            <w:r w:rsidRPr="006B15B0">
              <w:rPr>
                <w:rFonts w:ascii="Times New Roman" w:hAnsi="Times New Roman"/>
                <w:sz w:val="20"/>
              </w:rPr>
              <w:t>Nenaudojamas,</w:t>
            </w:r>
          </w:p>
          <w:p w14:paraId="37C23F6A" w14:textId="77777777" w:rsidR="00590A21" w:rsidRPr="006B15B0" w:rsidRDefault="00590A21" w:rsidP="00590A21">
            <w:pPr>
              <w:rPr>
                <w:rFonts w:ascii="Times New Roman" w:hAnsi="Times New Roman"/>
                <w:sz w:val="20"/>
              </w:rPr>
            </w:pPr>
            <w:r w:rsidRPr="006B15B0">
              <w:rPr>
                <w:rFonts w:ascii="Times New Roman" w:hAnsi="Times New Roman"/>
                <w:sz w:val="20"/>
              </w:rPr>
              <w:t>apleistas</w:t>
            </w:r>
          </w:p>
          <w:p w14:paraId="320797C8" w14:textId="77777777" w:rsidR="00FA70CE" w:rsidRPr="006B15B0" w:rsidRDefault="00FA70CE" w:rsidP="00590A21">
            <w:pPr>
              <w:rPr>
                <w:rFonts w:ascii="Times New Roman" w:hAnsi="Times New Roman"/>
                <w:sz w:val="20"/>
              </w:rPr>
            </w:pPr>
          </w:p>
          <w:p w14:paraId="68569810" w14:textId="77777777" w:rsidR="00590A21" w:rsidRPr="006B15B0" w:rsidRDefault="00590A21" w:rsidP="00590A21">
            <w:pPr>
              <w:rPr>
                <w:rFonts w:ascii="Times New Roman" w:hAnsi="Times New Roman"/>
                <w:sz w:val="20"/>
              </w:rPr>
            </w:pPr>
            <w:r w:rsidRPr="006B15B0">
              <w:rPr>
                <w:rFonts w:ascii="Times New Roman" w:hAnsi="Times New Roman"/>
                <w:sz w:val="20"/>
              </w:rPr>
              <w:t>Nenaudojamas,</w:t>
            </w:r>
          </w:p>
          <w:p w14:paraId="5D1497CB" w14:textId="77777777" w:rsidR="00590A21" w:rsidRPr="006B15B0" w:rsidRDefault="00590A21" w:rsidP="00590A21">
            <w:pPr>
              <w:rPr>
                <w:rFonts w:ascii="Times New Roman" w:hAnsi="Times New Roman"/>
                <w:sz w:val="20"/>
              </w:rPr>
            </w:pPr>
            <w:r w:rsidRPr="006B15B0">
              <w:rPr>
                <w:rFonts w:ascii="Times New Roman" w:hAnsi="Times New Roman"/>
                <w:sz w:val="20"/>
              </w:rPr>
              <w:t>apleistas</w:t>
            </w:r>
          </w:p>
          <w:p w14:paraId="7A103BDB" w14:textId="77777777" w:rsidR="00590A21" w:rsidRPr="006B15B0" w:rsidRDefault="00590A21" w:rsidP="00590A21">
            <w:pPr>
              <w:rPr>
                <w:rFonts w:ascii="Times New Roman" w:hAnsi="Times New Roman"/>
                <w:sz w:val="20"/>
              </w:rPr>
            </w:pPr>
            <w:r w:rsidRPr="006B15B0">
              <w:rPr>
                <w:rFonts w:ascii="Times New Roman" w:hAnsi="Times New Roman"/>
                <w:sz w:val="20"/>
              </w:rPr>
              <w:t>Nenaudojamas,</w:t>
            </w:r>
          </w:p>
          <w:p w14:paraId="5BD53D17" w14:textId="77777777" w:rsidR="00590A21" w:rsidRPr="006B15B0" w:rsidRDefault="00590A21" w:rsidP="00FA70CE">
            <w:pPr>
              <w:rPr>
                <w:rFonts w:ascii="Times New Roman" w:hAnsi="Times New Roman"/>
                <w:sz w:val="20"/>
              </w:rPr>
            </w:pPr>
            <w:r w:rsidRPr="006B15B0">
              <w:rPr>
                <w:rFonts w:ascii="Times New Roman" w:hAnsi="Times New Roman"/>
                <w:sz w:val="20"/>
              </w:rPr>
              <w:t>apleistas</w:t>
            </w:r>
          </w:p>
        </w:tc>
        <w:tc>
          <w:tcPr>
            <w:tcW w:w="1054" w:type="dxa"/>
          </w:tcPr>
          <w:p w14:paraId="1E957100"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661CD813"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p w14:paraId="7B9A5140" w14:textId="77777777" w:rsidR="00590A21" w:rsidRPr="006B15B0" w:rsidRDefault="00590A21" w:rsidP="00590A21">
            <w:pPr>
              <w:jc w:val="center"/>
              <w:rPr>
                <w:rFonts w:ascii="Times New Roman" w:hAnsi="Times New Roman"/>
                <w:sz w:val="20"/>
              </w:rPr>
            </w:pPr>
          </w:p>
          <w:p w14:paraId="6A2C0A38" w14:textId="77777777" w:rsidR="00590A21" w:rsidRPr="006B15B0" w:rsidRDefault="00590A21" w:rsidP="00590A21">
            <w:pPr>
              <w:jc w:val="center"/>
              <w:rPr>
                <w:rFonts w:ascii="Times New Roman" w:hAnsi="Times New Roman"/>
                <w:sz w:val="20"/>
              </w:rPr>
            </w:pPr>
          </w:p>
        </w:tc>
        <w:tc>
          <w:tcPr>
            <w:tcW w:w="1756" w:type="dxa"/>
          </w:tcPr>
          <w:p w14:paraId="3690FDDB" w14:textId="77777777" w:rsidR="00FA70CE" w:rsidRPr="006B15B0" w:rsidRDefault="00FA70CE" w:rsidP="00590A21">
            <w:pPr>
              <w:jc w:val="center"/>
              <w:rPr>
                <w:rFonts w:ascii="Times New Roman" w:hAnsi="Times New Roman"/>
                <w:sz w:val="20"/>
              </w:rPr>
            </w:pPr>
          </w:p>
          <w:p w14:paraId="73678988" w14:textId="77777777" w:rsidR="00FA70CE" w:rsidRPr="006B15B0" w:rsidRDefault="00FA70CE" w:rsidP="00590A21">
            <w:pPr>
              <w:jc w:val="center"/>
              <w:rPr>
                <w:rFonts w:ascii="Times New Roman" w:hAnsi="Times New Roman"/>
                <w:sz w:val="20"/>
              </w:rPr>
            </w:pPr>
          </w:p>
          <w:p w14:paraId="6614117A" w14:textId="77777777" w:rsidR="00FA70CE" w:rsidRPr="006B15B0" w:rsidRDefault="00FA70CE" w:rsidP="00590A21">
            <w:pPr>
              <w:jc w:val="center"/>
              <w:rPr>
                <w:rFonts w:ascii="Times New Roman" w:hAnsi="Times New Roman"/>
                <w:sz w:val="20"/>
              </w:rPr>
            </w:pPr>
          </w:p>
          <w:p w14:paraId="2AEF64E4"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Pastatas-Ligoninė</w:t>
            </w:r>
          </w:p>
          <w:p w14:paraId="3CFE4410" w14:textId="77777777" w:rsidR="00590A21" w:rsidRPr="006B15B0" w:rsidRDefault="00590A21" w:rsidP="00590A21">
            <w:pPr>
              <w:jc w:val="center"/>
              <w:rPr>
                <w:rFonts w:ascii="Times New Roman" w:hAnsi="Times New Roman"/>
                <w:sz w:val="20"/>
              </w:rPr>
            </w:pPr>
          </w:p>
          <w:p w14:paraId="0185ED5D"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Pastatas-Dezinfekavimo blokas</w:t>
            </w:r>
          </w:p>
          <w:p w14:paraId="09EFAA3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Pastatas-Garažas</w:t>
            </w:r>
          </w:p>
          <w:p w14:paraId="4A61672E" w14:textId="77777777" w:rsidR="00590A21" w:rsidRPr="006B15B0" w:rsidRDefault="00590A21" w:rsidP="00590A21">
            <w:pPr>
              <w:jc w:val="center"/>
              <w:rPr>
                <w:rFonts w:ascii="Times New Roman" w:hAnsi="Times New Roman"/>
                <w:sz w:val="20"/>
              </w:rPr>
            </w:pPr>
          </w:p>
          <w:p w14:paraId="15C0305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Pastatas-Katilinė</w:t>
            </w:r>
          </w:p>
        </w:tc>
      </w:tr>
      <w:tr w:rsidR="006B15B0" w:rsidRPr="006B15B0" w14:paraId="27E2A3FB" w14:textId="77777777" w:rsidTr="00A74C10">
        <w:trPr>
          <w:trHeight w:val="1084"/>
          <w:jc w:val="center"/>
        </w:trPr>
        <w:tc>
          <w:tcPr>
            <w:tcW w:w="561" w:type="dxa"/>
          </w:tcPr>
          <w:p w14:paraId="057844C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11.</w:t>
            </w:r>
          </w:p>
        </w:tc>
        <w:tc>
          <w:tcPr>
            <w:tcW w:w="2128" w:type="dxa"/>
          </w:tcPr>
          <w:p w14:paraId="71F258C2" w14:textId="77777777" w:rsidR="00590A21" w:rsidRPr="006B15B0" w:rsidRDefault="00590A21" w:rsidP="00590A21">
            <w:pPr>
              <w:ind w:left="-108"/>
              <w:rPr>
                <w:rFonts w:ascii="Times New Roman" w:hAnsi="Times New Roman"/>
                <w:sz w:val="20"/>
              </w:rPr>
            </w:pPr>
            <w:r w:rsidRPr="006B15B0">
              <w:rPr>
                <w:rFonts w:ascii="Times New Roman" w:hAnsi="Times New Roman"/>
                <w:sz w:val="20"/>
              </w:rPr>
              <w:t xml:space="preserve">  Anykščių r. sav., </w:t>
            </w:r>
          </w:p>
          <w:p w14:paraId="7943F09A" w14:textId="77777777" w:rsidR="00A74C10" w:rsidRPr="006B15B0" w:rsidRDefault="00A74C10" w:rsidP="00A74C10">
            <w:pPr>
              <w:rPr>
                <w:rFonts w:ascii="Times New Roman" w:hAnsi="Times New Roman"/>
                <w:i/>
                <w:sz w:val="20"/>
              </w:rPr>
            </w:pPr>
            <w:r w:rsidRPr="006B15B0">
              <w:rPr>
                <w:rFonts w:ascii="Times New Roman" w:hAnsi="Times New Roman"/>
                <w:i/>
                <w:sz w:val="20"/>
              </w:rPr>
              <w:t>(duomenys neskelbtini)</w:t>
            </w:r>
          </w:p>
          <w:p w14:paraId="3E7233F7" w14:textId="77777777" w:rsidR="00590A21" w:rsidRPr="006B15B0" w:rsidRDefault="00590A21" w:rsidP="00590A21">
            <w:pPr>
              <w:rPr>
                <w:rFonts w:ascii="Times New Roman" w:hAnsi="Times New Roman"/>
                <w:sz w:val="20"/>
              </w:rPr>
            </w:pPr>
          </w:p>
          <w:p w14:paraId="3E40537C" w14:textId="77777777" w:rsidR="00590A21" w:rsidRPr="006B15B0" w:rsidRDefault="00590A21" w:rsidP="009446E1">
            <w:pPr>
              <w:rPr>
                <w:rFonts w:ascii="Times New Roman" w:hAnsi="Times New Roman"/>
                <w:sz w:val="20"/>
              </w:rPr>
            </w:pPr>
            <w:r w:rsidRPr="006B15B0">
              <w:rPr>
                <w:rFonts w:ascii="Times New Roman" w:hAnsi="Times New Roman"/>
                <w:sz w:val="20"/>
              </w:rPr>
              <w:t>Prekybos</w:t>
            </w:r>
          </w:p>
        </w:tc>
        <w:tc>
          <w:tcPr>
            <w:tcW w:w="1276" w:type="dxa"/>
          </w:tcPr>
          <w:p w14:paraId="44CFA432"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6CDAFE6F" w14:textId="77777777" w:rsidR="00590A21" w:rsidRPr="006B15B0" w:rsidRDefault="00590A21" w:rsidP="00590A21">
            <w:pPr>
              <w:jc w:val="center"/>
              <w:rPr>
                <w:rFonts w:ascii="Times New Roman" w:hAnsi="Times New Roman"/>
                <w:sz w:val="20"/>
              </w:rPr>
            </w:pPr>
          </w:p>
        </w:tc>
        <w:tc>
          <w:tcPr>
            <w:tcW w:w="1565" w:type="dxa"/>
          </w:tcPr>
          <w:p w14:paraId="285FD439"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7F5D57C2" w14:textId="77777777" w:rsidR="00590A21" w:rsidRPr="006B15B0" w:rsidRDefault="00590A21" w:rsidP="009446E1">
            <w:pPr>
              <w:jc w:val="center"/>
              <w:rPr>
                <w:rFonts w:ascii="Times New Roman" w:hAnsi="Times New Roman"/>
                <w:sz w:val="20"/>
              </w:rPr>
            </w:pPr>
          </w:p>
        </w:tc>
        <w:tc>
          <w:tcPr>
            <w:tcW w:w="1695" w:type="dxa"/>
          </w:tcPr>
          <w:p w14:paraId="3AFCB180" w14:textId="77777777" w:rsidR="00590A21" w:rsidRPr="006B15B0" w:rsidRDefault="00590A21" w:rsidP="009446E1">
            <w:pPr>
              <w:rPr>
                <w:rFonts w:ascii="Times New Roman" w:hAnsi="Times New Roman"/>
                <w:sz w:val="20"/>
              </w:rPr>
            </w:pPr>
            <w:r w:rsidRPr="006B15B0">
              <w:rPr>
                <w:rFonts w:ascii="Times New Roman" w:hAnsi="Times New Roman"/>
                <w:sz w:val="20"/>
              </w:rPr>
              <w:t>Nenaudojamas, apleistas</w:t>
            </w:r>
          </w:p>
        </w:tc>
        <w:tc>
          <w:tcPr>
            <w:tcW w:w="1054" w:type="dxa"/>
          </w:tcPr>
          <w:p w14:paraId="0B32577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255138A8" w14:textId="77777777" w:rsidR="00590A21" w:rsidRPr="006B15B0" w:rsidRDefault="00590A21" w:rsidP="009446E1">
            <w:pPr>
              <w:jc w:val="center"/>
              <w:rPr>
                <w:rFonts w:ascii="Times New Roman" w:hAnsi="Times New Roman"/>
                <w:sz w:val="20"/>
              </w:rPr>
            </w:pPr>
            <w:r w:rsidRPr="006B15B0">
              <w:rPr>
                <w:rFonts w:ascii="Times New Roman" w:hAnsi="Times New Roman"/>
                <w:sz w:val="20"/>
              </w:rPr>
              <w:t>3.3</w:t>
            </w:r>
          </w:p>
        </w:tc>
        <w:tc>
          <w:tcPr>
            <w:tcW w:w="1756" w:type="dxa"/>
          </w:tcPr>
          <w:p w14:paraId="37F75E1F" w14:textId="77777777" w:rsidR="00590A21" w:rsidRPr="006B15B0" w:rsidRDefault="00590A21" w:rsidP="009446E1">
            <w:pPr>
              <w:jc w:val="center"/>
              <w:rPr>
                <w:rFonts w:ascii="Times New Roman" w:hAnsi="Times New Roman"/>
                <w:sz w:val="20"/>
              </w:rPr>
            </w:pPr>
            <w:r w:rsidRPr="006B15B0">
              <w:rPr>
                <w:rFonts w:ascii="Times New Roman" w:hAnsi="Times New Roman"/>
                <w:sz w:val="20"/>
              </w:rPr>
              <w:t>Pastatas-Parduotuvė</w:t>
            </w:r>
          </w:p>
        </w:tc>
      </w:tr>
      <w:tr w:rsidR="006B15B0" w:rsidRPr="006B15B0" w14:paraId="35C222AA" w14:textId="77777777" w:rsidTr="00A74C10">
        <w:trPr>
          <w:jc w:val="center"/>
        </w:trPr>
        <w:tc>
          <w:tcPr>
            <w:tcW w:w="561" w:type="dxa"/>
          </w:tcPr>
          <w:p w14:paraId="3CB98A0F"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12.</w:t>
            </w:r>
          </w:p>
        </w:tc>
        <w:tc>
          <w:tcPr>
            <w:tcW w:w="2128" w:type="dxa"/>
          </w:tcPr>
          <w:p w14:paraId="34F22BEE" w14:textId="77777777" w:rsidR="00590A21" w:rsidRPr="006B15B0" w:rsidRDefault="00590A21" w:rsidP="00590A21">
            <w:pPr>
              <w:rPr>
                <w:rFonts w:ascii="Times New Roman" w:hAnsi="Times New Roman"/>
                <w:sz w:val="20"/>
              </w:rPr>
            </w:pPr>
            <w:r w:rsidRPr="006B15B0">
              <w:rPr>
                <w:rFonts w:ascii="Times New Roman" w:hAnsi="Times New Roman"/>
                <w:sz w:val="20"/>
              </w:rPr>
              <w:t>Anykščių r. sav.,</w:t>
            </w:r>
          </w:p>
          <w:p w14:paraId="498C1211" w14:textId="77777777" w:rsidR="00590A21" w:rsidRPr="006B15B0" w:rsidRDefault="00590A21" w:rsidP="00590A21">
            <w:pPr>
              <w:rPr>
                <w:rFonts w:ascii="Times New Roman" w:hAnsi="Times New Roman"/>
                <w:sz w:val="20"/>
              </w:rPr>
            </w:pPr>
            <w:r w:rsidRPr="006B15B0">
              <w:rPr>
                <w:rFonts w:ascii="Times New Roman" w:hAnsi="Times New Roman"/>
                <w:sz w:val="20"/>
              </w:rPr>
              <w:t>Debeikių sen., Aknystų k., Lauko g. 2</w:t>
            </w:r>
          </w:p>
          <w:p w14:paraId="1D9DF064" w14:textId="77777777" w:rsidR="00590A21" w:rsidRPr="006B15B0" w:rsidRDefault="00590A21" w:rsidP="00590A21">
            <w:pPr>
              <w:rPr>
                <w:rFonts w:ascii="Times New Roman" w:hAnsi="Times New Roman"/>
                <w:sz w:val="20"/>
              </w:rPr>
            </w:pPr>
            <w:r w:rsidRPr="006B15B0">
              <w:rPr>
                <w:rFonts w:ascii="Times New Roman" w:hAnsi="Times New Roman"/>
                <w:sz w:val="20"/>
              </w:rPr>
              <w:t>Kita (fermų)</w:t>
            </w:r>
          </w:p>
          <w:p w14:paraId="4F1BFA7A" w14:textId="77777777" w:rsidR="00590A21" w:rsidRPr="006B15B0" w:rsidRDefault="00590A21" w:rsidP="00590A21">
            <w:pPr>
              <w:rPr>
                <w:rFonts w:ascii="Times New Roman" w:hAnsi="Times New Roman"/>
                <w:sz w:val="20"/>
              </w:rPr>
            </w:pPr>
            <w:r w:rsidRPr="006B15B0">
              <w:rPr>
                <w:rFonts w:ascii="Times New Roman" w:hAnsi="Times New Roman"/>
                <w:sz w:val="20"/>
              </w:rPr>
              <w:t>Pagalbinio ūkio</w:t>
            </w:r>
          </w:p>
        </w:tc>
        <w:tc>
          <w:tcPr>
            <w:tcW w:w="1276" w:type="dxa"/>
          </w:tcPr>
          <w:p w14:paraId="7F650577"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UAB „Asuma“</w:t>
            </w:r>
          </w:p>
          <w:p w14:paraId="618F9CB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133413954</w:t>
            </w:r>
          </w:p>
        </w:tc>
        <w:tc>
          <w:tcPr>
            <w:tcW w:w="1565" w:type="dxa"/>
          </w:tcPr>
          <w:p w14:paraId="5D7B12E2"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90/56</w:t>
            </w:r>
          </w:p>
          <w:p w14:paraId="5590471C" w14:textId="77777777" w:rsidR="00590A21" w:rsidRPr="006B15B0" w:rsidRDefault="00486195" w:rsidP="00590A21">
            <w:pPr>
              <w:jc w:val="center"/>
              <w:rPr>
                <w:rFonts w:ascii="Times New Roman" w:hAnsi="Times New Roman"/>
                <w:sz w:val="20"/>
              </w:rPr>
            </w:pPr>
            <w:r w:rsidRPr="006B15B0">
              <w:rPr>
                <w:rFonts w:ascii="Times New Roman" w:hAnsi="Times New Roman"/>
                <w:sz w:val="20"/>
              </w:rPr>
              <w:t>Unikalus Nr.</w:t>
            </w:r>
          </w:p>
          <w:p w14:paraId="1B04E34D"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3496-8007-2019</w:t>
            </w:r>
          </w:p>
          <w:p w14:paraId="2590CA8E" w14:textId="77777777" w:rsidR="00486195" w:rsidRPr="006B15B0" w:rsidRDefault="00486195" w:rsidP="00590A21">
            <w:pPr>
              <w:jc w:val="center"/>
              <w:rPr>
                <w:rFonts w:ascii="Times New Roman" w:hAnsi="Times New Roman"/>
                <w:sz w:val="20"/>
              </w:rPr>
            </w:pPr>
            <w:r w:rsidRPr="006B15B0">
              <w:rPr>
                <w:rFonts w:ascii="Times New Roman" w:hAnsi="Times New Roman"/>
                <w:sz w:val="20"/>
              </w:rPr>
              <w:t>Unikalus Nr.</w:t>
            </w:r>
          </w:p>
          <w:p w14:paraId="3EB76B4C" w14:textId="77777777" w:rsidR="00B106AB" w:rsidRPr="006B15B0" w:rsidRDefault="00590A21" w:rsidP="00590A21">
            <w:pPr>
              <w:jc w:val="center"/>
              <w:rPr>
                <w:rFonts w:ascii="Times New Roman" w:hAnsi="Times New Roman"/>
                <w:sz w:val="20"/>
              </w:rPr>
            </w:pPr>
            <w:r w:rsidRPr="006B15B0">
              <w:rPr>
                <w:rFonts w:ascii="Times New Roman" w:hAnsi="Times New Roman"/>
                <w:sz w:val="20"/>
              </w:rPr>
              <w:t>3496-8007-2022</w:t>
            </w:r>
            <w:r w:rsidR="00B106AB" w:rsidRPr="006B15B0">
              <w:rPr>
                <w:rFonts w:ascii="Times New Roman" w:hAnsi="Times New Roman"/>
                <w:sz w:val="20"/>
              </w:rPr>
              <w:t xml:space="preserve"> Unikalus Nr.</w:t>
            </w:r>
          </w:p>
          <w:p w14:paraId="1D9C27EA"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3496-8007-2036</w:t>
            </w:r>
          </w:p>
        </w:tc>
        <w:tc>
          <w:tcPr>
            <w:tcW w:w="1695" w:type="dxa"/>
          </w:tcPr>
          <w:p w14:paraId="0AB405AA" w14:textId="77777777" w:rsidR="00590A21" w:rsidRPr="006B15B0" w:rsidRDefault="00590A21" w:rsidP="00590A21">
            <w:pPr>
              <w:rPr>
                <w:rFonts w:ascii="Times New Roman" w:hAnsi="Times New Roman"/>
                <w:sz w:val="20"/>
              </w:rPr>
            </w:pPr>
            <w:r w:rsidRPr="006B15B0">
              <w:rPr>
                <w:rFonts w:ascii="Times New Roman" w:hAnsi="Times New Roman"/>
                <w:sz w:val="20"/>
              </w:rPr>
              <w:t>Nenaudojamas, apleistas</w:t>
            </w:r>
          </w:p>
          <w:p w14:paraId="374A1370" w14:textId="77777777" w:rsidR="00590A21" w:rsidRPr="006B15B0" w:rsidRDefault="00590A21" w:rsidP="00590A21">
            <w:pPr>
              <w:rPr>
                <w:rFonts w:ascii="Times New Roman" w:hAnsi="Times New Roman"/>
                <w:sz w:val="20"/>
              </w:rPr>
            </w:pPr>
          </w:p>
          <w:p w14:paraId="2FD890DF" w14:textId="77777777" w:rsidR="00590A21" w:rsidRPr="006B15B0" w:rsidRDefault="00590A21" w:rsidP="00590A21">
            <w:pPr>
              <w:rPr>
                <w:rFonts w:ascii="Times New Roman" w:hAnsi="Times New Roman"/>
                <w:sz w:val="20"/>
              </w:rPr>
            </w:pPr>
          </w:p>
        </w:tc>
        <w:tc>
          <w:tcPr>
            <w:tcW w:w="1054" w:type="dxa"/>
          </w:tcPr>
          <w:p w14:paraId="223A850B"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3A0EBC2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tc>
        <w:tc>
          <w:tcPr>
            <w:tcW w:w="1756" w:type="dxa"/>
          </w:tcPr>
          <w:p w14:paraId="6255171B" w14:textId="77777777" w:rsidR="00822AB6" w:rsidRPr="006B15B0" w:rsidRDefault="00822AB6" w:rsidP="00590A21">
            <w:pPr>
              <w:jc w:val="center"/>
              <w:rPr>
                <w:rFonts w:ascii="Times New Roman" w:hAnsi="Times New Roman"/>
                <w:sz w:val="20"/>
              </w:rPr>
            </w:pPr>
          </w:p>
          <w:p w14:paraId="75645912"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Pastatas-Ferma</w:t>
            </w:r>
          </w:p>
          <w:p w14:paraId="25BA07D1" w14:textId="77777777" w:rsidR="00590A21" w:rsidRPr="006B15B0" w:rsidRDefault="00590A21" w:rsidP="00590A21">
            <w:pPr>
              <w:jc w:val="center"/>
              <w:rPr>
                <w:rFonts w:ascii="Times New Roman" w:hAnsi="Times New Roman"/>
                <w:sz w:val="20"/>
              </w:rPr>
            </w:pPr>
          </w:p>
          <w:p w14:paraId="6CCAB590"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Pastatas-Ūkinis pastatas</w:t>
            </w:r>
          </w:p>
          <w:p w14:paraId="37A450F2" w14:textId="77777777" w:rsidR="008C690C" w:rsidRPr="006B15B0" w:rsidRDefault="008C690C" w:rsidP="00590A21">
            <w:pPr>
              <w:jc w:val="center"/>
              <w:rPr>
                <w:rFonts w:ascii="Times New Roman" w:hAnsi="Times New Roman"/>
                <w:sz w:val="20"/>
              </w:rPr>
            </w:pPr>
            <w:r w:rsidRPr="006B15B0">
              <w:rPr>
                <w:rFonts w:ascii="Times New Roman" w:hAnsi="Times New Roman"/>
                <w:sz w:val="20"/>
              </w:rPr>
              <w:t>Pastatas-Ūkinis pastatas</w:t>
            </w:r>
          </w:p>
        </w:tc>
      </w:tr>
      <w:tr w:rsidR="006B15B0" w:rsidRPr="006B15B0" w14:paraId="12D6277A" w14:textId="77777777" w:rsidTr="00A74C10">
        <w:trPr>
          <w:trHeight w:val="1016"/>
          <w:jc w:val="center"/>
        </w:trPr>
        <w:tc>
          <w:tcPr>
            <w:tcW w:w="561" w:type="dxa"/>
          </w:tcPr>
          <w:p w14:paraId="73B8A9EC"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13.</w:t>
            </w:r>
          </w:p>
        </w:tc>
        <w:tc>
          <w:tcPr>
            <w:tcW w:w="2128" w:type="dxa"/>
          </w:tcPr>
          <w:p w14:paraId="0E5BBE98" w14:textId="77777777" w:rsidR="00A74C10" w:rsidRPr="006B15B0" w:rsidRDefault="00590A21" w:rsidP="00A74C10">
            <w:pPr>
              <w:rPr>
                <w:rFonts w:ascii="Times New Roman" w:hAnsi="Times New Roman"/>
                <w:i/>
                <w:sz w:val="20"/>
              </w:rPr>
            </w:pPr>
            <w:r w:rsidRPr="006B15B0">
              <w:rPr>
                <w:rFonts w:ascii="Times New Roman" w:hAnsi="Times New Roman"/>
                <w:sz w:val="20"/>
              </w:rPr>
              <w:t xml:space="preserve">Anykščių r. sav.,  </w:t>
            </w:r>
            <w:r w:rsidR="00A74C10" w:rsidRPr="006B15B0">
              <w:rPr>
                <w:rFonts w:ascii="Times New Roman" w:hAnsi="Times New Roman"/>
                <w:i/>
                <w:sz w:val="20"/>
              </w:rPr>
              <w:t>(duomenys neskelbtini)</w:t>
            </w:r>
          </w:p>
          <w:p w14:paraId="70AB8A6F" w14:textId="77777777" w:rsidR="00590A21" w:rsidRPr="006B15B0" w:rsidRDefault="00590A21" w:rsidP="00590A21">
            <w:pPr>
              <w:rPr>
                <w:rFonts w:ascii="Times New Roman" w:hAnsi="Times New Roman"/>
                <w:sz w:val="20"/>
              </w:rPr>
            </w:pPr>
          </w:p>
          <w:p w14:paraId="7FEAAD85" w14:textId="77777777" w:rsidR="00590A21" w:rsidRPr="006B15B0" w:rsidRDefault="00590A21" w:rsidP="00590A21">
            <w:pPr>
              <w:rPr>
                <w:rFonts w:ascii="Times New Roman" w:hAnsi="Times New Roman"/>
                <w:sz w:val="20"/>
              </w:rPr>
            </w:pPr>
            <w:r w:rsidRPr="006B15B0">
              <w:rPr>
                <w:rFonts w:ascii="Times New Roman" w:hAnsi="Times New Roman"/>
                <w:sz w:val="20"/>
              </w:rPr>
              <w:t>Gamybos, pramonės</w:t>
            </w:r>
          </w:p>
        </w:tc>
        <w:tc>
          <w:tcPr>
            <w:tcW w:w="1276" w:type="dxa"/>
          </w:tcPr>
          <w:p w14:paraId="690FC86A"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1D888984" w14:textId="77777777" w:rsidR="00590A21" w:rsidRPr="006B15B0" w:rsidRDefault="00590A21" w:rsidP="009446E1">
            <w:pPr>
              <w:jc w:val="center"/>
              <w:rPr>
                <w:rFonts w:ascii="Times New Roman" w:hAnsi="Times New Roman"/>
                <w:sz w:val="20"/>
              </w:rPr>
            </w:pPr>
          </w:p>
        </w:tc>
        <w:tc>
          <w:tcPr>
            <w:tcW w:w="1565" w:type="dxa"/>
          </w:tcPr>
          <w:p w14:paraId="1A103BDC"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7BD53585" w14:textId="77777777" w:rsidR="00590A21" w:rsidRPr="006B15B0" w:rsidRDefault="00590A21" w:rsidP="009446E1">
            <w:pPr>
              <w:jc w:val="center"/>
              <w:rPr>
                <w:rFonts w:ascii="Times New Roman" w:hAnsi="Times New Roman"/>
                <w:sz w:val="20"/>
              </w:rPr>
            </w:pPr>
          </w:p>
        </w:tc>
        <w:tc>
          <w:tcPr>
            <w:tcW w:w="1695" w:type="dxa"/>
          </w:tcPr>
          <w:p w14:paraId="3D731DE9" w14:textId="77777777" w:rsidR="00590A21" w:rsidRPr="006B15B0" w:rsidRDefault="00590A21" w:rsidP="00590A21">
            <w:pPr>
              <w:rPr>
                <w:rFonts w:ascii="Times New Roman" w:hAnsi="Times New Roman"/>
                <w:sz w:val="20"/>
              </w:rPr>
            </w:pPr>
            <w:r w:rsidRPr="006B15B0">
              <w:rPr>
                <w:rFonts w:ascii="Times New Roman" w:hAnsi="Times New Roman"/>
                <w:sz w:val="20"/>
              </w:rPr>
              <w:t>Nenaudojamas, apleistas</w:t>
            </w:r>
          </w:p>
          <w:p w14:paraId="044F5162" w14:textId="77777777" w:rsidR="00590A21" w:rsidRPr="006B15B0" w:rsidRDefault="00590A21" w:rsidP="00590A21">
            <w:pPr>
              <w:rPr>
                <w:rFonts w:ascii="Times New Roman" w:hAnsi="Times New Roman"/>
                <w:sz w:val="20"/>
              </w:rPr>
            </w:pPr>
          </w:p>
          <w:p w14:paraId="71F1D8FE" w14:textId="77777777" w:rsidR="00590A21" w:rsidRPr="006B15B0" w:rsidRDefault="00590A21" w:rsidP="00590A21">
            <w:pPr>
              <w:rPr>
                <w:rFonts w:ascii="Times New Roman" w:hAnsi="Times New Roman"/>
                <w:sz w:val="20"/>
              </w:rPr>
            </w:pPr>
          </w:p>
        </w:tc>
        <w:tc>
          <w:tcPr>
            <w:tcW w:w="1054" w:type="dxa"/>
          </w:tcPr>
          <w:p w14:paraId="661E718C"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p w14:paraId="38F6E9A4" w14:textId="77777777" w:rsidR="00590A21" w:rsidRPr="006B15B0" w:rsidRDefault="00590A21" w:rsidP="00590A21">
            <w:pPr>
              <w:jc w:val="center"/>
              <w:rPr>
                <w:rFonts w:ascii="Times New Roman" w:hAnsi="Times New Roman"/>
                <w:sz w:val="20"/>
              </w:rPr>
            </w:pPr>
          </w:p>
          <w:p w14:paraId="736E13FD" w14:textId="77777777" w:rsidR="00590A21" w:rsidRPr="006B15B0" w:rsidRDefault="00590A21" w:rsidP="00590A21">
            <w:pPr>
              <w:jc w:val="center"/>
              <w:rPr>
                <w:rFonts w:ascii="Times New Roman" w:hAnsi="Times New Roman"/>
                <w:sz w:val="20"/>
              </w:rPr>
            </w:pPr>
          </w:p>
          <w:p w14:paraId="6101C1D3" w14:textId="77777777" w:rsidR="00590A21" w:rsidRPr="006B15B0" w:rsidRDefault="00590A21" w:rsidP="00590A21">
            <w:pPr>
              <w:jc w:val="center"/>
              <w:rPr>
                <w:rFonts w:ascii="Times New Roman" w:hAnsi="Times New Roman"/>
                <w:sz w:val="20"/>
              </w:rPr>
            </w:pPr>
          </w:p>
          <w:p w14:paraId="1B75B1AB" w14:textId="77777777" w:rsidR="00590A21" w:rsidRPr="006B15B0" w:rsidRDefault="00590A21" w:rsidP="00590A21">
            <w:pPr>
              <w:jc w:val="center"/>
              <w:rPr>
                <w:rFonts w:ascii="Times New Roman" w:hAnsi="Times New Roman"/>
                <w:sz w:val="20"/>
              </w:rPr>
            </w:pPr>
          </w:p>
        </w:tc>
        <w:tc>
          <w:tcPr>
            <w:tcW w:w="1756" w:type="dxa"/>
          </w:tcPr>
          <w:p w14:paraId="0D2DA3D2"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Pastatas-Sviesto gamykla</w:t>
            </w:r>
          </w:p>
          <w:p w14:paraId="2AF279B2" w14:textId="77777777" w:rsidR="00590A21" w:rsidRPr="006B15B0" w:rsidRDefault="00590A21" w:rsidP="00590A21">
            <w:pPr>
              <w:jc w:val="center"/>
              <w:rPr>
                <w:rFonts w:ascii="Times New Roman" w:hAnsi="Times New Roman"/>
                <w:sz w:val="20"/>
              </w:rPr>
            </w:pPr>
          </w:p>
          <w:p w14:paraId="3333634D" w14:textId="77777777" w:rsidR="00590A21" w:rsidRPr="006B15B0" w:rsidRDefault="00590A21" w:rsidP="00590A21">
            <w:pPr>
              <w:jc w:val="center"/>
              <w:rPr>
                <w:rFonts w:ascii="Times New Roman" w:hAnsi="Times New Roman"/>
                <w:sz w:val="20"/>
              </w:rPr>
            </w:pPr>
          </w:p>
          <w:p w14:paraId="55755F4E" w14:textId="77777777" w:rsidR="00590A21" w:rsidRPr="006B15B0" w:rsidRDefault="00590A21" w:rsidP="00590A21">
            <w:pPr>
              <w:jc w:val="center"/>
              <w:rPr>
                <w:rFonts w:ascii="Times New Roman" w:hAnsi="Times New Roman"/>
                <w:sz w:val="20"/>
              </w:rPr>
            </w:pPr>
          </w:p>
        </w:tc>
      </w:tr>
      <w:tr w:rsidR="006B15B0" w:rsidRPr="006B15B0" w14:paraId="16B3DA74" w14:textId="77777777" w:rsidTr="00A74C10">
        <w:trPr>
          <w:trHeight w:val="1168"/>
          <w:jc w:val="center"/>
        </w:trPr>
        <w:tc>
          <w:tcPr>
            <w:tcW w:w="561" w:type="dxa"/>
          </w:tcPr>
          <w:p w14:paraId="3CB53BA0" w14:textId="77777777" w:rsidR="00590A21" w:rsidRPr="006B15B0" w:rsidRDefault="004E14D6" w:rsidP="004E14D6">
            <w:pPr>
              <w:jc w:val="center"/>
              <w:rPr>
                <w:rFonts w:ascii="Times New Roman" w:hAnsi="Times New Roman"/>
                <w:sz w:val="20"/>
              </w:rPr>
            </w:pPr>
            <w:r w:rsidRPr="006B15B0">
              <w:rPr>
                <w:rFonts w:ascii="Times New Roman" w:hAnsi="Times New Roman"/>
                <w:sz w:val="20"/>
              </w:rPr>
              <w:t>14</w:t>
            </w:r>
            <w:r w:rsidR="00590A21" w:rsidRPr="006B15B0">
              <w:rPr>
                <w:rFonts w:ascii="Times New Roman" w:hAnsi="Times New Roman"/>
                <w:sz w:val="20"/>
              </w:rPr>
              <w:t>.</w:t>
            </w:r>
          </w:p>
        </w:tc>
        <w:tc>
          <w:tcPr>
            <w:tcW w:w="2128" w:type="dxa"/>
          </w:tcPr>
          <w:p w14:paraId="0FBD4DD5" w14:textId="77777777" w:rsidR="00590A21" w:rsidRPr="006B15B0" w:rsidRDefault="00590A21" w:rsidP="00590A21">
            <w:pPr>
              <w:rPr>
                <w:rFonts w:ascii="Times New Roman" w:hAnsi="Times New Roman"/>
                <w:sz w:val="20"/>
              </w:rPr>
            </w:pPr>
            <w:r w:rsidRPr="006B15B0">
              <w:rPr>
                <w:rFonts w:ascii="Times New Roman" w:hAnsi="Times New Roman"/>
                <w:sz w:val="20"/>
              </w:rPr>
              <w:t xml:space="preserve">Anykščių r. sav., </w:t>
            </w:r>
          </w:p>
          <w:p w14:paraId="6C5F9CA6" w14:textId="77777777" w:rsidR="00A74C10" w:rsidRPr="006B15B0" w:rsidRDefault="00A74C10" w:rsidP="00A74C10">
            <w:pPr>
              <w:rPr>
                <w:rFonts w:ascii="Times New Roman" w:hAnsi="Times New Roman"/>
                <w:i/>
                <w:sz w:val="20"/>
              </w:rPr>
            </w:pPr>
            <w:r w:rsidRPr="006B15B0">
              <w:rPr>
                <w:rFonts w:ascii="Times New Roman" w:hAnsi="Times New Roman"/>
                <w:i/>
                <w:sz w:val="20"/>
              </w:rPr>
              <w:t>(duomenys neskelbtini)</w:t>
            </w:r>
          </w:p>
          <w:p w14:paraId="2B0975F5" w14:textId="77777777" w:rsidR="00590A21" w:rsidRPr="006B15B0" w:rsidRDefault="00590A21" w:rsidP="00590A21">
            <w:pPr>
              <w:rPr>
                <w:rFonts w:ascii="Times New Roman" w:hAnsi="Times New Roman"/>
                <w:sz w:val="20"/>
              </w:rPr>
            </w:pPr>
          </w:p>
          <w:p w14:paraId="24FEEFFA" w14:textId="77777777" w:rsidR="008C690C" w:rsidRPr="006B15B0" w:rsidRDefault="00590A21" w:rsidP="009446E1">
            <w:pPr>
              <w:rPr>
                <w:rFonts w:ascii="Times New Roman" w:hAnsi="Times New Roman"/>
                <w:sz w:val="20"/>
              </w:rPr>
            </w:pPr>
            <w:r w:rsidRPr="006B15B0">
              <w:rPr>
                <w:rFonts w:ascii="Times New Roman" w:hAnsi="Times New Roman"/>
                <w:sz w:val="20"/>
              </w:rPr>
              <w:t>Mokslo</w:t>
            </w:r>
          </w:p>
        </w:tc>
        <w:tc>
          <w:tcPr>
            <w:tcW w:w="1276" w:type="dxa"/>
          </w:tcPr>
          <w:p w14:paraId="63491798"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061B10E4" w14:textId="77777777" w:rsidR="00590A21" w:rsidRPr="006B15B0" w:rsidRDefault="00590A21" w:rsidP="00590A21">
            <w:pPr>
              <w:jc w:val="center"/>
              <w:rPr>
                <w:rFonts w:ascii="Times New Roman" w:hAnsi="Times New Roman"/>
                <w:sz w:val="20"/>
              </w:rPr>
            </w:pPr>
          </w:p>
        </w:tc>
        <w:tc>
          <w:tcPr>
            <w:tcW w:w="1565" w:type="dxa"/>
          </w:tcPr>
          <w:p w14:paraId="5763B92B"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27C38542" w14:textId="77777777" w:rsidR="00590A21" w:rsidRPr="006B15B0" w:rsidRDefault="00590A21" w:rsidP="009446E1">
            <w:pPr>
              <w:jc w:val="center"/>
              <w:rPr>
                <w:rFonts w:ascii="Times New Roman" w:hAnsi="Times New Roman"/>
                <w:sz w:val="20"/>
              </w:rPr>
            </w:pPr>
          </w:p>
        </w:tc>
        <w:tc>
          <w:tcPr>
            <w:tcW w:w="1695" w:type="dxa"/>
          </w:tcPr>
          <w:p w14:paraId="12DBF844" w14:textId="77777777" w:rsidR="00590A21" w:rsidRPr="006B15B0" w:rsidRDefault="00590A21" w:rsidP="00590A21">
            <w:pPr>
              <w:rPr>
                <w:rFonts w:ascii="Times New Roman" w:hAnsi="Times New Roman"/>
                <w:sz w:val="20"/>
              </w:rPr>
            </w:pPr>
            <w:r w:rsidRPr="006B15B0">
              <w:rPr>
                <w:rFonts w:ascii="Times New Roman" w:hAnsi="Times New Roman"/>
                <w:sz w:val="20"/>
              </w:rPr>
              <w:t>Nenaudojamas, apleistas</w:t>
            </w:r>
          </w:p>
          <w:p w14:paraId="1BD00087" w14:textId="77777777" w:rsidR="00590A21" w:rsidRPr="006B15B0" w:rsidRDefault="00590A21" w:rsidP="00590A21">
            <w:pPr>
              <w:rPr>
                <w:rFonts w:ascii="Times New Roman" w:hAnsi="Times New Roman"/>
                <w:sz w:val="20"/>
              </w:rPr>
            </w:pPr>
          </w:p>
        </w:tc>
        <w:tc>
          <w:tcPr>
            <w:tcW w:w="1054" w:type="dxa"/>
          </w:tcPr>
          <w:p w14:paraId="15B0FAE3"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419580A6"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p w14:paraId="1F754443" w14:textId="77777777" w:rsidR="00590A21" w:rsidRPr="006B15B0" w:rsidRDefault="00590A21" w:rsidP="00590A21">
            <w:pPr>
              <w:jc w:val="center"/>
              <w:rPr>
                <w:rFonts w:ascii="Times New Roman" w:hAnsi="Times New Roman"/>
                <w:sz w:val="20"/>
              </w:rPr>
            </w:pPr>
          </w:p>
          <w:p w14:paraId="70C87DA7" w14:textId="77777777" w:rsidR="00590A21" w:rsidRPr="006B15B0" w:rsidRDefault="00590A21" w:rsidP="00590A21">
            <w:pPr>
              <w:jc w:val="center"/>
              <w:rPr>
                <w:rFonts w:ascii="Times New Roman" w:hAnsi="Times New Roman"/>
                <w:sz w:val="20"/>
              </w:rPr>
            </w:pPr>
          </w:p>
        </w:tc>
        <w:tc>
          <w:tcPr>
            <w:tcW w:w="1756" w:type="dxa"/>
          </w:tcPr>
          <w:p w14:paraId="56895C2A"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Pastatas-Mokykla</w:t>
            </w:r>
          </w:p>
          <w:p w14:paraId="6EA191B2" w14:textId="77777777" w:rsidR="00590A21" w:rsidRPr="006B15B0" w:rsidRDefault="00590A21" w:rsidP="00590A21">
            <w:pPr>
              <w:jc w:val="center"/>
              <w:rPr>
                <w:rFonts w:ascii="Times New Roman" w:hAnsi="Times New Roman"/>
                <w:sz w:val="20"/>
              </w:rPr>
            </w:pPr>
          </w:p>
          <w:p w14:paraId="475F3CB8" w14:textId="77777777" w:rsidR="00590A21" w:rsidRPr="006B15B0" w:rsidRDefault="00590A21" w:rsidP="00590A21">
            <w:pPr>
              <w:jc w:val="center"/>
              <w:rPr>
                <w:rFonts w:ascii="Times New Roman" w:hAnsi="Times New Roman"/>
                <w:sz w:val="20"/>
              </w:rPr>
            </w:pPr>
          </w:p>
          <w:p w14:paraId="2BA93DC8" w14:textId="77777777" w:rsidR="00590A21" w:rsidRPr="006B15B0" w:rsidRDefault="00590A21" w:rsidP="00590A21">
            <w:pPr>
              <w:jc w:val="center"/>
              <w:rPr>
                <w:rFonts w:ascii="Times New Roman" w:hAnsi="Times New Roman"/>
                <w:sz w:val="20"/>
              </w:rPr>
            </w:pPr>
          </w:p>
        </w:tc>
      </w:tr>
      <w:tr w:rsidR="006B15B0" w:rsidRPr="006B15B0" w14:paraId="6D90F6C6" w14:textId="77777777" w:rsidTr="00A74C10">
        <w:trPr>
          <w:jc w:val="center"/>
        </w:trPr>
        <w:tc>
          <w:tcPr>
            <w:tcW w:w="561" w:type="dxa"/>
          </w:tcPr>
          <w:p w14:paraId="0CD061D8" w14:textId="77777777" w:rsidR="00590A21" w:rsidRPr="006B15B0" w:rsidRDefault="00590A21" w:rsidP="004E14D6">
            <w:pPr>
              <w:jc w:val="center"/>
              <w:rPr>
                <w:rFonts w:ascii="Times New Roman" w:hAnsi="Times New Roman"/>
                <w:sz w:val="20"/>
              </w:rPr>
            </w:pPr>
            <w:r w:rsidRPr="006B15B0">
              <w:rPr>
                <w:rFonts w:ascii="Times New Roman" w:hAnsi="Times New Roman"/>
                <w:sz w:val="20"/>
              </w:rPr>
              <w:t>1</w:t>
            </w:r>
            <w:r w:rsidR="004E14D6" w:rsidRPr="006B15B0">
              <w:rPr>
                <w:rFonts w:ascii="Times New Roman" w:hAnsi="Times New Roman"/>
                <w:sz w:val="20"/>
              </w:rPr>
              <w:t>5</w:t>
            </w:r>
            <w:r w:rsidRPr="006B15B0">
              <w:rPr>
                <w:rFonts w:ascii="Times New Roman" w:hAnsi="Times New Roman"/>
                <w:sz w:val="20"/>
              </w:rPr>
              <w:t>.</w:t>
            </w:r>
          </w:p>
        </w:tc>
        <w:tc>
          <w:tcPr>
            <w:tcW w:w="2128" w:type="dxa"/>
          </w:tcPr>
          <w:p w14:paraId="31465CCF" w14:textId="77777777" w:rsidR="00590A21" w:rsidRPr="006B15B0" w:rsidRDefault="00590A21" w:rsidP="00590A21">
            <w:pPr>
              <w:rPr>
                <w:rFonts w:ascii="Times New Roman" w:hAnsi="Times New Roman"/>
                <w:sz w:val="20"/>
              </w:rPr>
            </w:pPr>
            <w:r w:rsidRPr="006B15B0">
              <w:rPr>
                <w:rFonts w:ascii="Times New Roman" w:hAnsi="Times New Roman"/>
                <w:sz w:val="20"/>
              </w:rPr>
              <w:t xml:space="preserve">Anykščių r. sav., Anykščių sen., Rubikių k., Tuopų g. 1 </w:t>
            </w:r>
          </w:p>
          <w:p w14:paraId="736333A8" w14:textId="77777777" w:rsidR="00590A21" w:rsidRPr="006B15B0" w:rsidRDefault="00590A21" w:rsidP="00590A21">
            <w:pPr>
              <w:rPr>
                <w:rFonts w:ascii="Times New Roman" w:hAnsi="Times New Roman"/>
                <w:sz w:val="20"/>
              </w:rPr>
            </w:pPr>
            <w:r w:rsidRPr="006B15B0">
              <w:rPr>
                <w:rFonts w:ascii="Times New Roman" w:hAnsi="Times New Roman"/>
                <w:sz w:val="20"/>
              </w:rPr>
              <w:t>Gamybos, pramonės</w:t>
            </w:r>
          </w:p>
          <w:p w14:paraId="3FC1B8A8" w14:textId="77777777" w:rsidR="008C690C" w:rsidRPr="006B15B0" w:rsidRDefault="008C690C" w:rsidP="008C690C">
            <w:pPr>
              <w:rPr>
                <w:rFonts w:ascii="Times New Roman" w:hAnsi="Times New Roman"/>
                <w:sz w:val="20"/>
              </w:rPr>
            </w:pPr>
            <w:r w:rsidRPr="006B15B0">
              <w:rPr>
                <w:rFonts w:ascii="Times New Roman" w:hAnsi="Times New Roman"/>
                <w:sz w:val="20"/>
              </w:rPr>
              <w:t>Gamybos, pramonės</w:t>
            </w:r>
          </w:p>
          <w:p w14:paraId="05D5CBFE" w14:textId="77777777" w:rsidR="008C690C" w:rsidRPr="006B15B0" w:rsidRDefault="008C690C" w:rsidP="008C690C">
            <w:pPr>
              <w:rPr>
                <w:rFonts w:ascii="Times New Roman" w:hAnsi="Times New Roman"/>
                <w:sz w:val="20"/>
              </w:rPr>
            </w:pPr>
            <w:r w:rsidRPr="006B15B0">
              <w:rPr>
                <w:rFonts w:ascii="Times New Roman" w:hAnsi="Times New Roman"/>
                <w:sz w:val="20"/>
              </w:rPr>
              <w:t>Gamybos, pramonės</w:t>
            </w:r>
          </w:p>
          <w:p w14:paraId="75FF8345" w14:textId="77777777" w:rsidR="00590A21" w:rsidRPr="006B15B0" w:rsidRDefault="00590A21" w:rsidP="00590A21">
            <w:pPr>
              <w:rPr>
                <w:rFonts w:ascii="Times New Roman" w:hAnsi="Times New Roman"/>
                <w:sz w:val="20"/>
              </w:rPr>
            </w:pPr>
            <w:r w:rsidRPr="006B15B0">
              <w:rPr>
                <w:rFonts w:ascii="Times New Roman" w:hAnsi="Times New Roman"/>
                <w:sz w:val="20"/>
              </w:rPr>
              <w:t>Garažų</w:t>
            </w:r>
          </w:p>
          <w:p w14:paraId="665BF084" w14:textId="77777777" w:rsidR="008C690C" w:rsidRPr="006B15B0" w:rsidRDefault="008C690C" w:rsidP="00590A21">
            <w:pPr>
              <w:rPr>
                <w:rFonts w:ascii="Times New Roman" w:hAnsi="Times New Roman"/>
                <w:sz w:val="20"/>
              </w:rPr>
            </w:pPr>
          </w:p>
          <w:p w14:paraId="7026DAEE" w14:textId="77777777" w:rsidR="008C690C" w:rsidRPr="006B15B0" w:rsidRDefault="008C690C" w:rsidP="008C690C">
            <w:pPr>
              <w:rPr>
                <w:rFonts w:ascii="Times New Roman" w:hAnsi="Times New Roman"/>
                <w:sz w:val="20"/>
              </w:rPr>
            </w:pPr>
            <w:r w:rsidRPr="006B15B0">
              <w:rPr>
                <w:rFonts w:ascii="Times New Roman" w:hAnsi="Times New Roman"/>
                <w:sz w:val="20"/>
              </w:rPr>
              <w:t>Garažų</w:t>
            </w:r>
          </w:p>
          <w:p w14:paraId="1DA9DAA5" w14:textId="77777777" w:rsidR="008C690C" w:rsidRPr="006B15B0" w:rsidRDefault="008C690C" w:rsidP="008C690C">
            <w:pPr>
              <w:rPr>
                <w:rFonts w:ascii="Times New Roman" w:hAnsi="Times New Roman"/>
                <w:sz w:val="20"/>
              </w:rPr>
            </w:pPr>
          </w:p>
          <w:p w14:paraId="18359AED" w14:textId="77777777" w:rsidR="008C690C" w:rsidRPr="006B15B0" w:rsidRDefault="008C690C" w:rsidP="008C690C">
            <w:pPr>
              <w:rPr>
                <w:rFonts w:ascii="Times New Roman" w:hAnsi="Times New Roman"/>
                <w:sz w:val="20"/>
              </w:rPr>
            </w:pPr>
            <w:r w:rsidRPr="006B15B0">
              <w:rPr>
                <w:rFonts w:ascii="Times New Roman" w:hAnsi="Times New Roman"/>
                <w:sz w:val="20"/>
              </w:rPr>
              <w:t>Garažų</w:t>
            </w:r>
          </w:p>
          <w:p w14:paraId="5B85254D" w14:textId="77777777" w:rsidR="008C690C" w:rsidRPr="006B15B0" w:rsidRDefault="008C690C" w:rsidP="008C690C">
            <w:pPr>
              <w:rPr>
                <w:rFonts w:ascii="Times New Roman" w:hAnsi="Times New Roman"/>
                <w:sz w:val="20"/>
              </w:rPr>
            </w:pPr>
          </w:p>
          <w:p w14:paraId="1DF4E573" w14:textId="77777777" w:rsidR="00590A21" w:rsidRPr="006B15B0" w:rsidRDefault="00590A21" w:rsidP="00590A21">
            <w:pPr>
              <w:rPr>
                <w:rFonts w:ascii="Times New Roman" w:hAnsi="Times New Roman"/>
                <w:sz w:val="20"/>
              </w:rPr>
            </w:pPr>
            <w:r w:rsidRPr="006B15B0">
              <w:rPr>
                <w:rFonts w:ascii="Times New Roman" w:hAnsi="Times New Roman"/>
                <w:sz w:val="20"/>
              </w:rPr>
              <w:t>Sandėliavimo</w:t>
            </w:r>
          </w:p>
          <w:p w14:paraId="57132486" w14:textId="77777777" w:rsidR="008C690C" w:rsidRPr="006B15B0" w:rsidRDefault="008C690C" w:rsidP="00590A21">
            <w:pPr>
              <w:rPr>
                <w:rFonts w:ascii="Times New Roman" w:hAnsi="Times New Roman"/>
                <w:sz w:val="20"/>
              </w:rPr>
            </w:pPr>
          </w:p>
          <w:p w14:paraId="146D07EB" w14:textId="77777777" w:rsidR="008C690C" w:rsidRPr="006B15B0" w:rsidRDefault="008C690C" w:rsidP="008C690C">
            <w:pPr>
              <w:rPr>
                <w:rFonts w:ascii="Times New Roman" w:hAnsi="Times New Roman"/>
                <w:sz w:val="20"/>
              </w:rPr>
            </w:pPr>
            <w:r w:rsidRPr="006B15B0">
              <w:rPr>
                <w:rFonts w:ascii="Times New Roman" w:hAnsi="Times New Roman"/>
                <w:sz w:val="20"/>
              </w:rPr>
              <w:t>Sandėliavimo</w:t>
            </w:r>
          </w:p>
          <w:p w14:paraId="35D570AD" w14:textId="77777777" w:rsidR="00590A21" w:rsidRPr="006B15B0" w:rsidRDefault="00590A21" w:rsidP="00590A21">
            <w:pPr>
              <w:rPr>
                <w:rFonts w:ascii="Times New Roman" w:hAnsi="Times New Roman"/>
                <w:sz w:val="20"/>
              </w:rPr>
            </w:pPr>
          </w:p>
          <w:p w14:paraId="5850806D" w14:textId="77777777" w:rsidR="00590A21" w:rsidRPr="006B15B0" w:rsidRDefault="00590A21" w:rsidP="00590A21">
            <w:pPr>
              <w:rPr>
                <w:rFonts w:ascii="Times New Roman" w:hAnsi="Times New Roman"/>
                <w:sz w:val="20"/>
              </w:rPr>
            </w:pPr>
            <w:r w:rsidRPr="006B15B0">
              <w:rPr>
                <w:rFonts w:ascii="Times New Roman" w:hAnsi="Times New Roman"/>
                <w:sz w:val="20"/>
              </w:rPr>
              <w:t>Kita</w:t>
            </w:r>
          </w:p>
          <w:p w14:paraId="235BBECD" w14:textId="77777777" w:rsidR="008C690C" w:rsidRPr="006B15B0" w:rsidRDefault="008C690C" w:rsidP="00590A21">
            <w:pPr>
              <w:rPr>
                <w:rFonts w:ascii="Times New Roman" w:hAnsi="Times New Roman"/>
                <w:sz w:val="20"/>
              </w:rPr>
            </w:pPr>
          </w:p>
          <w:p w14:paraId="11B372DA" w14:textId="77777777" w:rsidR="008C690C" w:rsidRPr="006B15B0" w:rsidRDefault="008C690C" w:rsidP="008C690C">
            <w:pPr>
              <w:rPr>
                <w:rFonts w:ascii="Times New Roman" w:hAnsi="Times New Roman"/>
                <w:sz w:val="20"/>
              </w:rPr>
            </w:pPr>
            <w:r w:rsidRPr="006B15B0">
              <w:rPr>
                <w:rFonts w:ascii="Times New Roman" w:hAnsi="Times New Roman"/>
                <w:sz w:val="20"/>
              </w:rPr>
              <w:t>Sandėliavimo</w:t>
            </w:r>
          </w:p>
          <w:p w14:paraId="2C49C766" w14:textId="77777777" w:rsidR="008C690C" w:rsidRPr="006B15B0" w:rsidRDefault="008C690C" w:rsidP="00590A21">
            <w:pPr>
              <w:rPr>
                <w:rFonts w:ascii="Times New Roman" w:hAnsi="Times New Roman"/>
                <w:sz w:val="20"/>
              </w:rPr>
            </w:pPr>
          </w:p>
          <w:p w14:paraId="2573625B" w14:textId="77777777" w:rsidR="008C690C" w:rsidRPr="006B15B0" w:rsidRDefault="008C690C" w:rsidP="008C690C">
            <w:pPr>
              <w:rPr>
                <w:rFonts w:ascii="Times New Roman" w:hAnsi="Times New Roman"/>
                <w:sz w:val="20"/>
              </w:rPr>
            </w:pPr>
            <w:r w:rsidRPr="006B15B0">
              <w:rPr>
                <w:rFonts w:ascii="Times New Roman" w:hAnsi="Times New Roman"/>
                <w:sz w:val="20"/>
              </w:rPr>
              <w:t>Sandėliavimo</w:t>
            </w:r>
          </w:p>
          <w:p w14:paraId="56910FC7" w14:textId="77777777" w:rsidR="008C690C" w:rsidRPr="006B15B0" w:rsidRDefault="008C690C" w:rsidP="00590A21">
            <w:pPr>
              <w:rPr>
                <w:rFonts w:ascii="Times New Roman" w:hAnsi="Times New Roman"/>
                <w:sz w:val="20"/>
              </w:rPr>
            </w:pPr>
          </w:p>
          <w:p w14:paraId="16173384" w14:textId="77777777" w:rsidR="008C690C" w:rsidRPr="006B15B0" w:rsidRDefault="008C690C" w:rsidP="008C690C">
            <w:pPr>
              <w:rPr>
                <w:rFonts w:ascii="Times New Roman" w:hAnsi="Times New Roman"/>
                <w:sz w:val="20"/>
              </w:rPr>
            </w:pPr>
            <w:r w:rsidRPr="006B15B0">
              <w:rPr>
                <w:rFonts w:ascii="Times New Roman" w:hAnsi="Times New Roman"/>
                <w:sz w:val="20"/>
              </w:rPr>
              <w:t>Sandėliavimo</w:t>
            </w:r>
          </w:p>
          <w:p w14:paraId="132009DA" w14:textId="77777777" w:rsidR="008C690C" w:rsidRPr="006B15B0" w:rsidRDefault="008C690C" w:rsidP="00590A21">
            <w:pPr>
              <w:rPr>
                <w:rFonts w:ascii="Times New Roman" w:hAnsi="Times New Roman"/>
                <w:sz w:val="20"/>
              </w:rPr>
            </w:pPr>
          </w:p>
          <w:p w14:paraId="4F269AD4" w14:textId="77777777" w:rsidR="008C690C" w:rsidRPr="006B15B0" w:rsidRDefault="008C690C" w:rsidP="008C690C">
            <w:pPr>
              <w:rPr>
                <w:rFonts w:ascii="Times New Roman" w:hAnsi="Times New Roman"/>
                <w:sz w:val="20"/>
              </w:rPr>
            </w:pPr>
            <w:r w:rsidRPr="006B15B0">
              <w:rPr>
                <w:rFonts w:ascii="Times New Roman" w:hAnsi="Times New Roman"/>
                <w:sz w:val="20"/>
              </w:rPr>
              <w:t>Gamybos, pramonės</w:t>
            </w:r>
          </w:p>
          <w:p w14:paraId="170E9E6B" w14:textId="77777777" w:rsidR="00590A21" w:rsidRPr="006B15B0" w:rsidRDefault="008C690C" w:rsidP="009446E1">
            <w:pPr>
              <w:rPr>
                <w:rFonts w:ascii="Times New Roman" w:hAnsi="Times New Roman"/>
                <w:sz w:val="20"/>
              </w:rPr>
            </w:pPr>
            <w:r w:rsidRPr="006B15B0">
              <w:rPr>
                <w:rFonts w:ascii="Times New Roman" w:hAnsi="Times New Roman"/>
                <w:sz w:val="20"/>
              </w:rPr>
              <w:t>Gamybos, pramonės</w:t>
            </w:r>
          </w:p>
        </w:tc>
        <w:tc>
          <w:tcPr>
            <w:tcW w:w="1276" w:type="dxa"/>
          </w:tcPr>
          <w:p w14:paraId="26E03BD3"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AB ,,Anykščių kvarcas“ 154111464</w:t>
            </w:r>
          </w:p>
          <w:p w14:paraId="0363D609" w14:textId="77777777" w:rsidR="00590A21" w:rsidRPr="006B15B0" w:rsidRDefault="00590A21" w:rsidP="00590A21">
            <w:pPr>
              <w:jc w:val="center"/>
              <w:rPr>
                <w:rFonts w:ascii="Times New Roman" w:hAnsi="Times New Roman"/>
                <w:sz w:val="20"/>
              </w:rPr>
            </w:pPr>
          </w:p>
        </w:tc>
        <w:tc>
          <w:tcPr>
            <w:tcW w:w="1565" w:type="dxa"/>
          </w:tcPr>
          <w:p w14:paraId="2816DC94"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90/32147</w:t>
            </w:r>
          </w:p>
          <w:p w14:paraId="1018F448" w14:textId="77777777" w:rsidR="00590A21" w:rsidRPr="006B15B0" w:rsidRDefault="00590A21" w:rsidP="00590A21">
            <w:pPr>
              <w:jc w:val="center"/>
              <w:rPr>
                <w:rFonts w:ascii="Times New Roman" w:hAnsi="Times New Roman"/>
                <w:sz w:val="20"/>
              </w:rPr>
            </w:pPr>
          </w:p>
          <w:p w14:paraId="286031D1" w14:textId="77777777" w:rsidR="00590A21" w:rsidRPr="006B15B0" w:rsidRDefault="00590A21" w:rsidP="00590A21">
            <w:pPr>
              <w:jc w:val="center"/>
              <w:rPr>
                <w:rFonts w:ascii="Times New Roman" w:hAnsi="Times New Roman"/>
                <w:sz w:val="20"/>
              </w:rPr>
            </w:pPr>
          </w:p>
          <w:p w14:paraId="0D63F998" w14:textId="77777777" w:rsidR="00590A21" w:rsidRPr="006B15B0" w:rsidRDefault="00590A21" w:rsidP="00590A21">
            <w:pPr>
              <w:jc w:val="center"/>
              <w:rPr>
                <w:rFonts w:ascii="Times New Roman" w:hAnsi="Times New Roman"/>
                <w:sz w:val="20"/>
              </w:rPr>
            </w:pPr>
          </w:p>
          <w:p w14:paraId="4F6AE774"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3496-7008-5013</w:t>
            </w:r>
          </w:p>
          <w:p w14:paraId="533E1F90"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3496-7008-5035</w:t>
            </w:r>
          </w:p>
          <w:p w14:paraId="114DA9A9"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3496-7008-5046</w:t>
            </w:r>
          </w:p>
          <w:p w14:paraId="6B7283C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3496-7008-5057</w:t>
            </w:r>
          </w:p>
          <w:p w14:paraId="2336126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3496-7008-5068</w:t>
            </w:r>
          </w:p>
          <w:p w14:paraId="6C6DD52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3496-7008-5079</w:t>
            </w:r>
          </w:p>
          <w:p w14:paraId="4C975F82"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3496-7008-5084</w:t>
            </w:r>
          </w:p>
          <w:p w14:paraId="6637E15B"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3496-7008-5098</w:t>
            </w:r>
          </w:p>
          <w:p w14:paraId="08CD45D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3496-7008-5102</w:t>
            </w:r>
          </w:p>
          <w:p w14:paraId="45FC09AA"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3496-7008-5113</w:t>
            </w:r>
          </w:p>
          <w:p w14:paraId="710B9513"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3496-7008-5124</w:t>
            </w:r>
          </w:p>
          <w:p w14:paraId="6462DD5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3496-7008-5135</w:t>
            </w:r>
          </w:p>
          <w:p w14:paraId="3FD1E13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lastRenderedPageBreak/>
              <w:t>Unikalus Nr.  3496-7008-5146</w:t>
            </w:r>
          </w:p>
          <w:p w14:paraId="71B9E4ED" w14:textId="77777777" w:rsidR="00590A21" w:rsidRPr="006B15B0" w:rsidRDefault="00590A21" w:rsidP="009446E1">
            <w:pPr>
              <w:jc w:val="center"/>
              <w:rPr>
                <w:rFonts w:ascii="Times New Roman" w:hAnsi="Times New Roman"/>
                <w:sz w:val="20"/>
              </w:rPr>
            </w:pPr>
            <w:r w:rsidRPr="006B15B0">
              <w:rPr>
                <w:rFonts w:ascii="Times New Roman" w:hAnsi="Times New Roman"/>
                <w:sz w:val="20"/>
              </w:rPr>
              <w:t>Unikalus Nr.  3496-7008-5024</w:t>
            </w:r>
          </w:p>
        </w:tc>
        <w:tc>
          <w:tcPr>
            <w:tcW w:w="1695" w:type="dxa"/>
          </w:tcPr>
          <w:p w14:paraId="03905229" w14:textId="77777777" w:rsidR="00590A21" w:rsidRPr="006B15B0" w:rsidRDefault="00590A21" w:rsidP="00590A21">
            <w:pPr>
              <w:rPr>
                <w:rFonts w:ascii="Times New Roman" w:hAnsi="Times New Roman"/>
                <w:sz w:val="20"/>
              </w:rPr>
            </w:pPr>
            <w:r w:rsidRPr="006B15B0">
              <w:rPr>
                <w:rFonts w:ascii="Times New Roman" w:hAnsi="Times New Roman"/>
                <w:sz w:val="20"/>
              </w:rPr>
              <w:lastRenderedPageBreak/>
              <w:t>Nenaudojamas,</w:t>
            </w:r>
          </w:p>
          <w:p w14:paraId="52AC9E53" w14:textId="77777777" w:rsidR="00590A21" w:rsidRPr="006B15B0" w:rsidRDefault="00590A21" w:rsidP="00590A21">
            <w:pPr>
              <w:rPr>
                <w:rFonts w:ascii="Times New Roman" w:hAnsi="Times New Roman"/>
                <w:sz w:val="20"/>
              </w:rPr>
            </w:pPr>
            <w:r w:rsidRPr="006B15B0">
              <w:rPr>
                <w:rFonts w:ascii="Times New Roman" w:hAnsi="Times New Roman"/>
                <w:sz w:val="20"/>
              </w:rPr>
              <w:t>apleistas</w:t>
            </w:r>
          </w:p>
          <w:p w14:paraId="4342AF2B" w14:textId="77777777" w:rsidR="00590A21" w:rsidRPr="006B15B0" w:rsidRDefault="00590A21" w:rsidP="00590A21">
            <w:pPr>
              <w:rPr>
                <w:rFonts w:ascii="Times New Roman" w:hAnsi="Times New Roman"/>
                <w:sz w:val="20"/>
              </w:rPr>
            </w:pPr>
          </w:p>
        </w:tc>
        <w:tc>
          <w:tcPr>
            <w:tcW w:w="1054" w:type="dxa"/>
          </w:tcPr>
          <w:p w14:paraId="7046D65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689AB48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p w14:paraId="120BA97C" w14:textId="77777777" w:rsidR="00590A21" w:rsidRPr="006B15B0" w:rsidRDefault="00590A21" w:rsidP="00590A21">
            <w:pPr>
              <w:jc w:val="center"/>
              <w:rPr>
                <w:rFonts w:ascii="Times New Roman" w:hAnsi="Times New Roman"/>
                <w:sz w:val="20"/>
              </w:rPr>
            </w:pPr>
          </w:p>
          <w:p w14:paraId="6471ADBF" w14:textId="77777777" w:rsidR="00590A21" w:rsidRPr="006B15B0" w:rsidRDefault="00590A21" w:rsidP="00590A21">
            <w:pPr>
              <w:jc w:val="center"/>
              <w:rPr>
                <w:rFonts w:ascii="Times New Roman" w:hAnsi="Times New Roman"/>
                <w:sz w:val="20"/>
              </w:rPr>
            </w:pPr>
          </w:p>
        </w:tc>
        <w:tc>
          <w:tcPr>
            <w:tcW w:w="1756" w:type="dxa"/>
          </w:tcPr>
          <w:p w14:paraId="78235EF6" w14:textId="77777777" w:rsidR="00590A21" w:rsidRPr="006B15B0" w:rsidRDefault="00590A21" w:rsidP="00590A21">
            <w:pPr>
              <w:jc w:val="center"/>
              <w:rPr>
                <w:rFonts w:ascii="Times New Roman" w:hAnsi="Times New Roman"/>
                <w:sz w:val="20"/>
              </w:rPr>
            </w:pPr>
          </w:p>
          <w:p w14:paraId="7FFEF6C1" w14:textId="77777777" w:rsidR="00590A21" w:rsidRPr="006B15B0" w:rsidRDefault="00590A21" w:rsidP="00590A21">
            <w:pPr>
              <w:jc w:val="center"/>
              <w:rPr>
                <w:rFonts w:ascii="Times New Roman" w:hAnsi="Times New Roman"/>
                <w:sz w:val="20"/>
              </w:rPr>
            </w:pPr>
          </w:p>
          <w:p w14:paraId="734D3FD3" w14:textId="77777777" w:rsidR="00590A21" w:rsidRPr="006B15B0" w:rsidRDefault="00590A21" w:rsidP="00590A21">
            <w:pPr>
              <w:jc w:val="center"/>
              <w:rPr>
                <w:rFonts w:ascii="Times New Roman" w:hAnsi="Times New Roman"/>
                <w:sz w:val="20"/>
              </w:rPr>
            </w:pPr>
          </w:p>
          <w:p w14:paraId="75966946" w14:textId="77777777" w:rsidR="008C690C" w:rsidRPr="006B15B0" w:rsidRDefault="008C690C" w:rsidP="008C690C">
            <w:pPr>
              <w:ind w:right="-133" w:hanging="28"/>
              <w:jc w:val="center"/>
              <w:rPr>
                <w:rFonts w:ascii="Times New Roman" w:hAnsi="Times New Roman"/>
                <w:sz w:val="20"/>
              </w:rPr>
            </w:pPr>
          </w:p>
          <w:p w14:paraId="2651AABA" w14:textId="77777777" w:rsidR="00590A21" w:rsidRPr="006B15B0" w:rsidRDefault="00590A21" w:rsidP="008C690C">
            <w:pPr>
              <w:ind w:right="-133" w:hanging="28"/>
              <w:jc w:val="center"/>
              <w:rPr>
                <w:rFonts w:ascii="Times New Roman" w:hAnsi="Times New Roman"/>
                <w:sz w:val="20"/>
              </w:rPr>
            </w:pPr>
            <w:r w:rsidRPr="006B15B0">
              <w:rPr>
                <w:rFonts w:ascii="Times New Roman" w:hAnsi="Times New Roman"/>
                <w:sz w:val="20"/>
              </w:rPr>
              <w:t>Pastatas-Gamybinis korpusas</w:t>
            </w:r>
          </w:p>
          <w:p w14:paraId="260F64A2"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Pastatas-Katilinė</w:t>
            </w:r>
          </w:p>
          <w:p w14:paraId="37946422" w14:textId="77777777" w:rsidR="00590A21" w:rsidRPr="006B15B0" w:rsidRDefault="00590A21" w:rsidP="00590A21">
            <w:pPr>
              <w:jc w:val="center"/>
              <w:rPr>
                <w:rFonts w:ascii="Times New Roman" w:hAnsi="Times New Roman"/>
                <w:sz w:val="20"/>
              </w:rPr>
            </w:pPr>
          </w:p>
          <w:p w14:paraId="52D2388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Pastatas-Pirtis-Kalvė</w:t>
            </w:r>
          </w:p>
          <w:p w14:paraId="65D06F02"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Pastatas-Garažas</w:t>
            </w:r>
          </w:p>
          <w:p w14:paraId="083F8E40" w14:textId="77777777" w:rsidR="00590A21" w:rsidRPr="006B15B0" w:rsidRDefault="00590A21" w:rsidP="00590A21">
            <w:pPr>
              <w:jc w:val="center"/>
              <w:rPr>
                <w:rFonts w:ascii="Times New Roman" w:hAnsi="Times New Roman"/>
                <w:sz w:val="20"/>
              </w:rPr>
            </w:pPr>
          </w:p>
          <w:p w14:paraId="0940DDA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Pastatas-Garažas</w:t>
            </w:r>
          </w:p>
          <w:p w14:paraId="1884368C" w14:textId="77777777" w:rsidR="00590A21" w:rsidRPr="006B15B0" w:rsidRDefault="00590A21" w:rsidP="00590A21">
            <w:pPr>
              <w:jc w:val="center"/>
              <w:rPr>
                <w:rFonts w:ascii="Times New Roman" w:hAnsi="Times New Roman"/>
                <w:sz w:val="20"/>
              </w:rPr>
            </w:pPr>
          </w:p>
          <w:p w14:paraId="232D5B66"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Pastatas-Garažas</w:t>
            </w:r>
          </w:p>
          <w:p w14:paraId="1E1816EC" w14:textId="77777777" w:rsidR="00590A21" w:rsidRPr="006B15B0" w:rsidRDefault="00590A21" w:rsidP="00590A21">
            <w:pPr>
              <w:jc w:val="center"/>
              <w:rPr>
                <w:rFonts w:ascii="Times New Roman" w:hAnsi="Times New Roman"/>
                <w:sz w:val="20"/>
              </w:rPr>
            </w:pPr>
          </w:p>
          <w:p w14:paraId="1D341E6C"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Pastatas-Sandėlis</w:t>
            </w:r>
          </w:p>
          <w:p w14:paraId="737FE208" w14:textId="77777777" w:rsidR="00590A21" w:rsidRPr="006B15B0" w:rsidRDefault="00590A21" w:rsidP="00590A21">
            <w:pPr>
              <w:jc w:val="center"/>
              <w:rPr>
                <w:rFonts w:ascii="Times New Roman" w:hAnsi="Times New Roman"/>
                <w:sz w:val="20"/>
              </w:rPr>
            </w:pPr>
          </w:p>
          <w:p w14:paraId="0C0F541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Pastatas-Sandėlis</w:t>
            </w:r>
          </w:p>
          <w:p w14:paraId="431950D1" w14:textId="77777777" w:rsidR="00590A21" w:rsidRPr="006B15B0" w:rsidRDefault="00590A21" w:rsidP="00590A21">
            <w:pPr>
              <w:jc w:val="center"/>
              <w:rPr>
                <w:rFonts w:ascii="Times New Roman" w:hAnsi="Times New Roman"/>
                <w:sz w:val="20"/>
              </w:rPr>
            </w:pPr>
          </w:p>
          <w:p w14:paraId="3D3E3BB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Pastatas-Siurblinė</w:t>
            </w:r>
          </w:p>
          <w:p w14:paraId="1784C002" w14:textId="77777777" w:rsidR="00590A21" w:rsidRPr="006B15B0" w:rsidRDefault="00590A21" w:rsidP="00590A21">
            <w:pPr>
              <w:jc w:val="center"/>
              <w:rPr>
                <w:rFonts w:ascii="Times New Roman" w:hAnsi="Times New Roman"/>
                <w:sz w:val="20"/>
              </w:rPr>
            </w:pPr>
          </w:p>
          <w:p w14:paraId="5AC6C3DF"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Pastatas-Sandėlis</w:t>
            </w:r>
          </w:p>
          <w:p w14:paraId="1655363A" w14:textId="77777777" w:rsidR="00590A21" w:rsidRPr="006B15B0" w:rsidRDefault="00590A21" w:rsidP="00590A21">
            <w:pPr>
              <w:jc w:val="center"/>
              <w:rPr>
                <w:rFonts w:ascii="Times New Roman" w:hAnsi="Times New Roman"/>
                <w:sz w:val="20"/>
              </w:rPr>
            </w:pPr>
          </w:p>
          <w:p w14:paraId="5E0E1E5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Pastatas-Mazuto ūkis</w:t>
            </w:r>
          </w:p>
          <w:p w14:paraId="5EAEF68D"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Pastatas-Sandėlis</w:t>
            </w:r>
          </w:p>
          <w:p w14:paraId="79355E3B" w14:textId="77777777" w:rsidR="009446E1" w:rsidRPr="006B15B0" w:rsidRDefault="009446E1" w:rsidP="00590A21">
            <w:pPr>
              <w:jc w:val="center"/>
              <w:rPr>
                <w:rFonts w:ascii="Times New Roman" w:hAnsi="Times New Roman"/>
                <w:sz w:val="20"/>
              </w:rPr>
            </w:pPr>
          </w:p>
          <w:p w14:paraId="0F6CE390"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lastRenderedPageBreak/>
              <w:t>Pastatas-Transformatorinė</w:t>
            </w:r>
          </w:p>
          <w:p w14:paraId="5F62D4F7" w14:textId="77777777" w:rsidR="009446E1" w:rsidRPr="006B15B0" w:rsidRDefault="009446E1" w:rsidP="009446E1">
            <w:pPr>
              <w:ind w:right="-133" w:hanging="28"/>
              <w:jc w:val="center"/>
              <w:rPr>
                <w:rFonts w:ascii="Times New Roman" w:hAnsi="Times New Roman"/>
                <w:sz w:val="20"/>
              </w:rPr>
            </w:pPr>
            <w:r w:rsidRPr="006B15B0">
              <w:rPr>
                <w:rFonts w:ascii="Times New Roman" w:hAnsi="Times New Roman"/>
                <w:sz w:val="20"/>
              </w:rPr>
              <w:t>Pastatas-Gamybinis korpusas</w:t>
            </w:r>
          </w:p>
        </w:tc>
      </w:tr>
      <w:tr w:rsidR="006B15B0" w:rsidRPr="006B15B0" w14:paraId="648D4D8C" w14:textId="77777777" w:rsidTr="00A74C10">
        <w:trPr>
          <w:jc w:val="center"/>
        </w:trPr>
        <w:tc>
          <w:tcPr>
            <w:tcW w:w="561" w:type="dxa"/>
            <w:tcBorders>
              <w:top w:val="single" w:sz="4" w:space="0" w:color="auto"/>
              <w:left w:val="single" w:sz="4" w:space="0" w:color="auto"/>
              <w:bottom w:val="single" w:sz="4" w:space="0" w:color="auto"/>
              <w:right w:val="single" w:sz="4" w:space="0" w:color="auto"/>
            </w:tcBorders>
          </w:tcPr>
          <w:p w14:paraId="6D57EB1C" w14:textId="77777777" w:rsidR="00590A21" w:rsidRPr="006B15B0" w:rsidRDefault="00590A21" w:rsidP="004E14D6">
            <w:pPr>
              <w:jc w:val="center"/>
              <w:rPr>
                <w:rFonts w:ascii="Times New Roman" w:hAnsi="Times New Roman"/>
                <w:sz w:val="20"/>
              </w:rPr>
            </w:pPr>
            <w:r w:rsidRPr="006B15B0">
              <w:rPr>
                <w:rFonts w:ascii="Times New Roman" w:hAnsi="Times New Roman"/>
                <w:sz w:val="20"/>
              </w:rPr>
              <w:lastRenderedPageBreak/>
              <w:t>1</w:t>
            </w:r>
            <w:r w:rsidR="004E14D6" w:rsidRPr="006B15B0">
              <w:rPr>
                <w:rFonts w:ascii="Times New Roman" w:hAnsi="Times New Roman"/>
                <w:sz w:val="20"/>
              </w:rPr>
              <w:t>6</w:t>
            </w:r>
            <w:r w:rsidRPr="006B15B0">
              <w:rPr>
                <w:rFonts w:ascii="Times New Roman" w:hAnsi="Times New Roman"/>
                <w:sz w:val="20"/>
              </w:rPr>
              <w:t xml:space="preserve">. </w:t>
            </w:r>
          </w:p>
        </w:tc>
        <w:tc>
          <w:tcPr>
            <w:tcW w:w="2128" w:type="dxa"/>
            <w:tcBorders>
              <w:top w:val="single" w:sz="4" w:space="0" w:color="auto"/>
              <w:left w:val="single" w:sz="4" w:space="0" w:color="auto"/>
              <w:bottom w:val="single" w:sz="4" w:space="0" w:color="auto"/>
              <w:right w:val="single" w:sz="4" w:space="0" w:color="auto"/>
            </w:tcBorders>
          </w:tcPr>
          <w:p w14:paraId="60E381A3" w14:textId="77777777" w:rsidR="00590A21" w:rsidRPr="006B15B0" w:rsidRDefault="00590A21" w:rsidP="00590A21">
            <w:pPr>
              <w:rPr>
                <w:rFonts w:ascii="Times New Roman" w:hAnsi="Times New Roman"/>
                <w:sz w:val="20"/>
              </w:rPr>
            </w:pPr>
            <w:r w:rsidRPr="006B15B0">
              <w:rPr>
                <w:rFonts w:ascii="Times New Roman" w:hAnsi="Times New Roman"/>
                <w:sz w:val="20"/>
              </w:rPr>
              <w:t xml:space="preserve">Anykščių r. sav., </w:t>
            </w:r>
          </w:p>
          <w:p w14:paraId="12F13CC9" w14:textId="77777777" w:rsidR="00A74C10" w:rsidRPr="006B15B0" w:rsidRDefault="00A74C10" w:rsidP="00A74C10">
            <w:pPr>
              <w:rPr>
                <w:rFonts w:ascii="Times New Roman" w:hAnsi="Times New Roman"/>
                <w:i/>
                <w:sz w:val="20"/>
              </w:rPr>
            </w:pPr>
            <w:r w:rsidRPr="006B15B0">
              <w:rPr>
                <w:rFonts w:ascii="Times New Roman" w:hAnsi="Times New Roman"/>
                <w:i/>
                <w:sz w:val="20"/>
              </w:rPr>
              <w:t>(duomenys neskelbtini)</w:t>
            </w:r>
          </w:p>
          <w:p w14:paraId="4BB59414" w14:textId="77777777" w:rsidR="00A5129E" w:rsidRPr="006B15B0" w:rsidRDefault="00590A21" w:rsidP="00A5129E">
            <w:pPr>
              <w:rPr>
                <w:rFonts w:ascii="Times New Roman" w:hAnsi="Times New Roman"/>
                <w:sz w:val="20"/>
              </w:rPr>
            </w:pPr>
            <w:r w:rsidRPr="006B15B0">
              <w:rPr>
                <w:rFonts w:ascii="Times New Roman" w:hAnsi="Times New Roman"/>
                <w:sz w:val="20"/>
              </w:rPr>
              <w:t>P</w:t>
            </w:r>
            <w:r w:rsidR="009446E1" w:rsidRPr="006B15B0">
              <w:rPr>
                <w:rFonts w:ascii="Times New Roman" w:hAnsi="Times New Roman"/>
                <w:sz w:val="20"/>
              </w:rPr>
              <w:t>rekybos</w:t>
            </w:r>
          </w:p>
        </w:tc>
        <w:tc>
          <w:tcPr>
            <w:tcW w:w="1276" w:type="dxa"/>
            <w:tcBorders>
              <w:top w:val="single" w:sz="4" w:space="0" w:color="auto"/>
              <w:left w:val="single" w:sz="4" w:space="0" w:color="auto"/>
              <w:bottom w:val="single" w:sz="4" w:space="0" w:color="auto"/>
              <w:right w:val="single" w:sz="4" w:space="0" w:color="auto"/>
            </w:tcBorders>
          </w:tcPr>
          <w:p w14:paraId="0FFEB1CA"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38F742CA" w14:textId="77777777" w:rsidR="00590A21" w:rsidRPr="006B15B0" w:rsidRDefault="00590A21" w:rsidP="00590A21">
            <w:pPr>
              <w:jc w:val="center"/>
              <w:rPr>
                <w:rFonts w:ascii="Times New Roman" w:hAnsi="Times New Roman"/>
                <w:sz w:val="20"/>
              </w:rPr>
            </w:pPr>
          </w:p>
        </w:tc>
        <w:tc>
          <w:tcPr>
            <w:tcW w:w="1565" w:type="dxa"/>
            <w:tcBorders>
              <w:top w:val="single" w:sz="4" w:space="0" w:color="auto"/>
              <w:left w:val="single" w:sz="4" w:space="0" w:color="auto"/>
              <w:bottom w:val="single" w:sz="4" w:space="0" w:color="auto"/>
              <w:right w:val="single" w:sz="4" w:space="0" w:color="auto"/>
            </w:tcBorders>
          </w:tcPr>
          <w:p w14:paraId="00C9FFE6"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606ADD17" w14:textId="77777777" w:rsidR="00590A21" w:rsidRPr="006B15B0" w:rsidRDefault="00590A21" w:rsidP="00590A21">
            <w:pPr>
              <w:jc w:val="center"/>
              <w:rPr>
                <w:rFonts w:ascii="Times New Roman" w:hAnsi="Times New Roman"/>
                <w:sz w:val="20"/>
              </w:rPr>
            </w:pPr>
          </w:p>
        </w:tc>
        <w:tc>
          <w:tcPr>
            <w:tcW w:w="1695" w:type="dxa"/>
            <w:tcBorders>
              <w:top w:val="single" w:sz="4" w:space="0" w:color="auto"/>
              <w:left w:val="single" w:sz="4" w:space="0" w:color="auto"/>
              <w:bottom w:val="single" w:sz="4" w:space="0" w:color="auto"/>
              <w:right w:val="single" w:sz="4" w:space="0" w:color="auto"/>
            </w:tcBorders>
          </w:tcPr>
          <w:p w14:paraId="7EB0A095" w14:textId="77777777" w:rsidR="00590A21" w:rsidRPr="006B15B0" w:rsidRDefault="00590A21" w:rsidP="00590A21">
            <w:pPr>
              <w:rPr>
                <w:rFonts w:ascii="Times New Roman" w:hAnsi="Times New Roman"/>
                <w:sz w:val="20"/>
              </w:rPr>
            </w:pPr>
            <w:r w:rsidRPr="006B15B0">
              <w:rPr>
                <w:rFonts w:ascii="Times New Roman" w:hAnsi="Times New Roman"/>
                <w:sz w:val="20"/>
              </w:rPr>
              <w:t>Nenaudojamas, apleistas</w:t>
            </w:r>
          </w:p>
          <w:p w14:paraId="590D68A4" w14:textId="77777777" w:rsidR="00590A21" w:rsidRPr="006B15B0" w:rsidRDefault="00590A21" w:rsidP="00590A21">
            <w:pPr>
              <w:rPr>
                <w:rFonts w:ascii="Times New Roman" w:hAnsi="Times New Roman"/>
                <w:sz w:val="20"/>
              </w:rPr>
            </w:pPr>
          </w:p>
        </w:tc>
        <w:tc>
          <w:tcPr>
            <w:tcW w:w="1054" w:type="dxa"/>
            <w:tcBorders>
              <w:top w:val="single" w:sz="4" w:space="0" w:color="auto"/>
              <w:left w:val="single" w:sz="4" w:space="0" w:color="auto"/>
              <w:bottom w:val="single" w:sz="4" w:space="0" w:color="auto"/>
              <w:right w:val="single" w:sz="4" w:space="0" w:color="auto"/>
            </w:tcBorders>
          </w:tcPr>
          <w:p w14:paraId="727446CC"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71CCFD89"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tc>
        <w:tc>
          <w:tcPr>
            <w:tcW w:w="1756" w:type="dxa"/>
            <w:tcBorders>
              <w:top w:val="single" w:sz="4" w:space="0" w:color="auto"/>
              <w:left w:val="single" w:sz="4" w:space="0" w:color="auto"/>
              <w:bottom w:val="single" w:sz="4" w:space="0" w:color="auto"/>
              <w:right w:val="single" w:sz="4" w:space="0" w:color="auto"/>
            </w:tcBorders>
          </w:tcPr>
          <w:p w14:paraId="602773AB"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Pastatas-valgykla</w:t>
            </w:r>
          </w:p>
        </w:tc>
      </w:tr>
      <w:tr w:rsidR="006B15B0" w:rsidRPr="006B15B0" w14:paraId="09A0F907" w14:textId="77777777" w:rsidTr="00A74C10">
        <w:trPr>
          <w:trHeight w:val="1555"/>
          <w:jc w:val="center"/>
        </w:trPr>
        <w:tc>
          <w:tcPr>
            <w:tcW w:w="561" w:type="dxa"/>
          </w:tcPr>
          <w:p w14:paraId="1BE4D951" w14:textId="77777777" w:rsidR="00590A21" w:rsidRPr="006B15B0" w:rsidRDefault="00590A21" w:rsidP="004E14D6">
            <w:pPr>
              <w:jc w:val="center"/>
              <w:rPr>
                <w:rFonts w:ascii="Times New Roman" w:hAnsi="Times New Roman"/>
                <w:sz w:val="20"/>
              </w:rPr>
            </w:pPr>
            <w:r w:rsidRPr="006B15B0">
              <w:rPr>
                <w:rFonts w:ascii="Times New Roman" w:hAnsi="Times New Roman"/>
                <w:sz w:val="20"/>
              </w:rPr>
              <w:t>1</w:t>
            </w:r>
            <w:r w:rsidR="004E14D6" w:rsidRPr="006B15B0">
              <w:rPr>
                <w:rFonts w:ascii="Times New Roman" w:hAnsi="Times New Roman"/>
                <w:sz w:val="20"/>
              </w:rPr>
              <w:t>7</w:t>
            </w:r>
            <w:r w:rsidRPr="006B15B0">
              <w:rPr>
                <w:rFonts w:ascii="Times New Roman" w:hAnsi="Times New Roman"/>
                <w:sz w:val="20"/>
              </w:rPr>
              <w:t>.</w:t>
            </w:r>
          </w:p>
        </w:tc>
        <w:tc>
          <w:tcPr>
            <w:tcW w:w="2128" w:type="dxa"/>
          </w:tcPr>
          <w:p w14:paraId="3571A9A8" w14:textId="77777777" w:rsidR="00590A21" w:rsidRPr="006B15B0" w:rsidRDefault="00590A21" w:rsidP="00590A21">
            <w:pPr>
              <w:rPr>
                <w:rFonts w:ascii="Times New Roman" w:hAnsi="Times New Roman"/>
                <w:sz w:val="20"/>
              </w:rPr>
            </w:pPr>
            <w:r w:rsidRPr="006B15B0">
              <w:rPr>
                <w:rFonts w:ascii="Times New Roman" w:hAnsi="Times New Roman"/>
                <w:sz w:val="20"/>
              </w:rPr>
              <w:t>Anykščiai,</w:t>
            </w:r>
          </w:p>
          <w:p w14:paraId="64865278" w14:textId="77777777" w:rsidR="00590A21" w:rsidRPr="006B15B0" w:rsidRDefault="00590A21" w:rsidP="00590A21">
            <w:pPr>
              <w:rPr>
                <w:rFonts w:ascii="Times New Roman" w:hAnsi="Times New Roman"/>
                <w:sz w:val="20"/>
              </w:rPr>
            </w:pPr>
            <w:r w:rsidRPr="006B15B0">
              <w:rPr>
                <w:rFonts w:ascii="Times New Roman" w:hAnsi="Times New Roman"/>
                <w:sz w:val="20"/>
              </w:rPr>
              <w:t>Vairuotojų g. 4,</w:t>
            </w:r>
          </w:p>
          <w:p w14:paraId="1016A787" w14:textId="77777777" w:rsidR="00590A21" w:rsidRPr="006B15B0" w:rsidRDefault="009446E1" w:rsidP="00590A21">
            <w:pPr>
              <w:rPr>
                <w:rFonts w:ascii="Times New Roman" w:hAnsi="Times New Roman"/>
                <w:sz w:val="20"/>
              </w:rPr>
            </w:pPr>
            <w:r w:rsidRPr="006B15B0">
              <w:rPr>
                <w:rFonts w:ascii="Times New Roman" w:hAnsi="Times New Roman"/>
                <w:sz w:val="20"/>
              </w:rPr>
              <w:t>Administracinė</w:t>
            </w:r>
          </w:p>
          <w:p w14:paraId="5025A907" w14:textId="77777777" w:rsidR="009446E1" w:rsidRPr="006B15B0" w:rsidRDefault="009446E1" w:rsidP="00590A21">
            <w:pPr>
              <w:rPr>
                <w:rFonts w:ascii="Times New Roman" w:hAnsi="Times New Roman"/>
                <w:sz w:val="20"/>
              </w:rPr>
            </w:pPr>
          </w:p>
          <w:p w14:paraId="4FD25A38" w14:textId="77777777" w:rsidR="00590A21" w:rsidRPr="006B15B0" w:rsidRDefault="00590A21" w:rsidP="00590A21">
            <w:pPr>
              <w:rPr>
                <w:rFonts w:ascii="Times New Roman" w:hAnsi="Times New Roman"/>
                <w:sz w:val="20"/>
              </w:rPr>
            </w:pPr>
            <w:r w:rsidRPr="006B15B0">
              <w:rPr>
                <w:rFonts w:ascii="Times New Roman" w:hAnsi="Times New Roman"/>
                <w:sz w:val="20"/>
              </w:rPr>
              <w:t>Gamybos, pramonės</w:t>
            </w:r>
          </w:p>
          <w:p w14:paraId="53DBE6AA" w14:textId="77777777" w:rsidR="009446E1" w:rsidRPr="006B15B0" w:rsidRDefault="009446E1" w:rsidP="00590A21">
            <w:pPr>
              <w:rPr>
                <w:rFonts w:ascii="Times New Roman" w:hAnsi="Times New Roman"/>
                <w:sz w:val="20"/>
              </w:rPr>
            </w:pPr>
            <w:r w:rsidRPr="006B15B0">
              <w:rPr>
                <w:rFonts w:ascii="Times New Roman" w:hAnsi="Times New Roman"/>
                <w:sz w:val="20"/>
              </w:rPr>
              <w:t>Kita</w:t>
            </w:r>
          </w:p>
          <w:p w14:paraId="362CFD2C" w14:textId="77777777" w:rsidR="00590A21" w:rsidRPr="006B15B0" w:rsidRDefault="00590A21" w:rsidP="00590A21">
            <w:pPr>
              <w:rPr>
                <w:rFonts w:ascii="Times New Roman" w:hAnsi="Times New Roman"/>
                <w:sz w:val="20"/>
              </w:rPr>
            </w:pPr>
          </w:p>
        </w:tc>
        <w:tc>
          <w:tcPr>
            <w:tcW w:w="1276" w:type="dxa"/>
          </w:tcPr>
          <w:p w14:paraId="76F94CA9"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UAB</w:t>
            </w:r>
          </w:p>
          <w:p w14:paraId="54FEDAC4" w14:textId="77777777" w:rsidR="00590A21" w:rsidRPr="006B15B0" w:rsidRDefault="00A70DE0" w:rsidP="00590A21">
            <w:pPr>
              <w:jc w:val="center"/>
              <w:rPr>
                <w:rFonts w:ascii="Times New Roman" w:hAnsi="Times New Roman"/>
                <w:sz w:val="20"/>
              </w:rPr>
            </w:pPr>
            <w:r w:rsidRPr="006B15B0">
              <w:rPr>
                <w:rFonts w:ascii="Times New Roman" w:hAnsi="Times New Roman"/>
                <w:sz w:val="20"/>
              </w:rPr>
              <w:t>„</w:t>
            </w:r>
            <w:r w:rsidR="00590A21" w:rsidRPr="006B15B0">
              <w:rPr>
                <w:rFonts w:ascii="Times New Roman" w:hAnsi="Times New Roman"/>
                <w:sz w:val="20"/>
              </w:rPr>
              <w:t>SAKAS“</w:t>
            </w:r>
          </w:p>
          <w:p w14:paraId="501B764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300062058</w:t>
            </w:r>
          </w:p>
        </w:tc>
        <w:tc>
          <w:tcPr>
            <w:tcW w:w="1565" w:type="dxa"/>
          </w:tcPr>
          <w:p w14:paraId="4895834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34/6368</w:t>
            </w:r>
          </w:p>
          <w:p w14:paraId="2AD9C31D" w14:textId="77777777" w:rsidR="009446E1" w:rsidRPr="006B15B0" w:rsidRDefault="009446E1" w:rsidP="00590A21">
            <w:pPr>
              <w:jc w:val="center"/>
              <w:rPr>
                <w:rFonts w:ascii="Times New Roman" w:hAnsi="Times New Roman"/>
                <w:sz w:val="20"/>
              </w:rPr>
            </w:pPr>
          </w:p>
          <w:p w14:paraId="7F1EE93A"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3495-0004-7012</w:t>
            </w:r>
          </w:p>
          <w:p w14:paraId="5FE65107"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3495-0004-7030</w:t>
            </w:r>
          </w:p>
          <w:p w14:paraId="21BF563B" w14:textId="77777777" w:rsidR="00590A21" w:rsidRPr="006B15B0" w:rsidRDefault="00590A21" w:rsidP="009446E1">
            <w:pPr>
              <w:jc w:val="center"/>
              <w:rPr>
                <w:rFonts w:ascii="Times New Roman" w:hAnsi="Times New Roman"/>
                <w:sz w:val="20"/>
              </w:rPr>
            </w:pPr>
            <w:r w:rsidRPr="006B15B0">
              <w:rPr>
                <w:rFonts w:ascii="Times New Roman" w:hAnsi="Times New Roman"/>
                <w:sz w:val="20"/>
              </w:rPr>
              <w:t>Unikalus Nr. 3495-0004-7041</w:t>
            </w:r>
          </w:p>
        </w:tc>
        <w:tc>
          <w:tcPr>
            <w:tcW w:w="1695" w:type="dxa"/>
          </w:tcPr>
          <w:p w14:paraId="445BE35C" w14:textId="77777777" w:rsidR="00590A21" w:rsidRPr="006B15B0" w:rsidRDefault="00590A21" w:rsidP="009446E1">
            <w:pPr>
              <w:rPr>
                <w:rFonts w:ascii="Times New Roman" w:hAnsi="Times New Roman"/>
                <w:sz w:val="20"/>
              </w:rPr>
            </w:pPr>
            <w:r w:rsidRPr="006B15B0">
              <w:rPr>
                <w:rFonts w:ascii="Times New Roman" w:hAnsi="Times New Roman"/>
                <w:sz w:val="20"/>
              </w:rPr>
              <w:t xml:space="preserve">Nenaudojamas, apleistas </w:t>
            </w:r>
          </w:p>
        </w:tc>
        <w:tc>
          <w:tcPr>
            <w:tcW w:w="1054" w:type="dxa"/>
          </w:tcPr>
          <w:p w14:paraId="142E16AB"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4728543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p w14:paraId="7133C7BA" w14:textId="77777777" w:rsidR="00590A21" w:rsidRPr="006B15B0" w:rsidRDefault="00590A21" w:rsidP="00590A21">
            <w:pPr>
              <w:jc w:val="center"/>
              <w:rPr>
                <w:rFonts w:ascii="Times New Roman" w:hAnsi="Times New Roman"/>
                <w:sz w:val="20"/>
              </w:rPr>
            </w:pPr>
          </w:p>
          <w:p w14:paraId="6A820D2C" w14:textId="77777777" w:rsidR="00590A21" w:rsidRPr="006B15B0" w:rsidRDefault="00590A21" w:rsidP="00590A21">
            <w:pPr>
              <w:jc w:val="center"/>
              <w:rPr>
                <w:rFonts w:ascii="Times New Roman" w:hAnsi="Times New Roman"/>
                <w:sz w:val="20"/>
              </w:rPr>
            </w:pPr>
          </w:p>
        </w:tc>
        <w:tc>
          <w:tcPr>
            <w:tcW w:w="1756" w:type="dxa"/>
          </w:tcPr>
          <w:p w14:paraId="1A4052B0" w14:textId="77777777" w:rsidR="0032497D" w:rsidRPr="006B15B0" w:rsidRDefault="0032497D" w:rsidP="00590A21">
            <w:pPr>
              <w:jc w:val="center"/>
              <w:rPr>
                <w:rFonts w:ascii="Times New Roman" w:hAnsi="Times New Roman"/>
                <w:sz w:val="20"/>
              </w:rPr>
            </w:pPr>
          </w:p>
          <w:p w14:paraId="30B0ED86" w14:textId="77777777" w:rsidR="0032497D" w:rsidRPr="006B15B0" w:rsidRDefault="0032497D" w:rsidP="00590A21">
            <w:pPr>
              <w:jc w:val="center"/>
              <w:rPr>
                <w:rFonts w:ascii="Times New Roman" w:hAnsi="Times New Roman"/>
                <w:sz w:val="20"/>
              </w:rPr>
            </w:pPr>
          </w:p>
          <w:p w14:paraId="0E95016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Pastatas-Kontora</w:t>
            </w:r>
          </w:p>
          <w:p w14:paraId="05629599" w14:textId="77777777" w:rsidR="00590A21" w:rsidRPr="006B15B0" w:rsidRDefault="00590A21" w:rsidP="00590A21">
            <w:pPr>
              <w:jc w:val="center"/>
              <w:rPr>
                <w:rFonts w:ascii="Times New Roman" w:hAnsi="Times New Roman"/>
                <w:sz w:val="20"/>
              </w:rPr>
            </w:pPr>
          </w:p>
          <w:p w14:paraId="3211BA44"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Pastatas-Kontrolės punktas</w:t>
            </w:r>
          </w:p>
          <w:p w14:paraId="6D239892"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Pastatas-Benzino kolonėlės punktas</w:t>
            </w:r>
          </w:p>
        </w:tc>
      </w:tr>
      <w:tr w:rsidR="006B15B0" w:rsidRPr="006B15B0" w14:paraId="61EE8852" w14:textId="77777777" w:rsidTr="00A74C10">
        <w:trPr>
          <w:trHeight w:val="1070"/>
          <w:jc w:val="center"/>
        </w:trPr>
        <w:tc>
          <w:tcPr>
            <w:tcW w:w="561" w:type="dxa"/>
          </w:tcPr>
          <w:p w14:paraId="7F7E28E0" w14:textId="77777777" w:rsidR="00590A21" w:rsidRPr="006B15B0" w:rsidRDefault="00590A21" w:rsidP="004E14D6">
            <w:pPr>
              <w:jc w:val="center"/>
              <w:rPr>
                <w:rFonts w:ascii="Times New Roman" w:hAnsi="Times New Roman"/>
                <w:sz w:val="20"/>
              </w:rPr>
            </w:pPr>
            <w:r w:rsidRPr="006B15B0">
              <w:rPr>
                <w:rFonts w:ascii="Times New Roman" w:hAnsi="Times New Roman"/>
                <w:sz w:val="20"/>
              </w:rPr>
              <w:t>1</w:t>
            </w:r>
            <w:r w:rsidR="004E14D6" w:rsidRPr="006B15B0">
              <w:rPr>
                <w:rFonts w:ascii="Times New Roman" w:hAnsi="Times New Roman"/>
                <w:sz w:val="20"/>
              </w:rPr>
              <w:t>8</w:t>
            </w:r>
            <w:r w:rsidRPr="006B15B0">
              <w:rPr>
                <w:rFonts w:ascii="Times New Roman" w:hAnsi="Times New Roman"/>
                <w:sz w:val="20"/>
              </w:rPr>
              <w:t>.</w:t>
            </w:r>
          </w:p>
        </w:tc>
        <w:tc>
          <w:tcPr>
            <w:tcW w:w="2128" w:type="dxa"/>
          </w:tcPr>
          <w:p w14:paraId="25F32771" w14:textId="77777777" w:rsidR="00590A21" w:rsidRPr="006B15B0" w:rsidRDefault="00590A21" w:rsidP="00590A21">
            <w:pPr>
              <w:rPr>
                <w:rFonts w:ascii="Times New Roman" w:hAnsi="Times New Roman"/>
                <w:sz w:val="20"/>
              </w:rPr>
            </w:pPr>
            <w:r w:rsidRPr="006B15B0">
              <w:rPr>
                <w:rFonts w:ascii="Times New Roman" w:hAnsi="Times New Roman"/>
                <w:sz w:val="20"/>
              </w:rPr>
              <w:t xml:space="preserve">Anykščių r. sav., Svėdasų sen., Vikonių k., </w:t>
            </w:r>
          </w:p>
          <w:p w14:paraId="7C3CDC82" w14:textId="77777777" w:rsidR="00590A21" w:rsidRPr="006B15B0" w:rsidRDefault="00590A21" w:rsidP="00590A21">
            <w:pPr>
              <w:rPr>
                <w:rFonts w:ascii="Times New Roman" w:hAnsi="Times New Roman"/>
                <w:sz w:val="20"/>
              </w:rPr>
            </w:pPr>
            <w:r w:rsidRPr="006B15B0">
              <w:rPr>
                <w:rFonts w:ascii="Times New Roman" w:hAnsi="Times New Roman"/>
                <w:sz w:val="20"/>
              </w:rPr>
              <w:t xml:space="preserve">Klevų g. 2 </w:t>
            </w:r>
          </w:p>
          <w:p w14:paraId="45E46BDA" w14:textId="77777777" w:rsidR="00590A21" w:rsidRPr="006B15B0" w:rsidRDefault="00590A21" w:rsidP="00590A21">
            <w:pPr>
              <w:rPr>
                <w:rFonts w:ascii="Times New Roman" w:hAnsi="Times New Roman"/>
                <w:sz w:val="20"/>
              </w:rPr>
            </w:pPr>
            <w:r w:rsidRPr="006B15B0">
              <w:rPr>
                <w:rFonts w:ascii="Times New Roman" w:hAnsi="Times New Roman"/>
                <w:sz w:val="20"/>
              </w:rPr>
              <w:t>Administracinė</w:t>
            </w:r>
          </w:p>
          <w:p w14:paraId="670A5126" w14:textId="77777777" w:rsidR="00590A21" w:rsidRPr="006B15B0" w:rsidRDefault="00590A21" w:rsidP="00590A21">
            <w:pPr>
              <w:rPr>
                <w:rFonts w:ascii="Times New Roman" w:hAnsi="Times New Roman"/>
                <w:sz w:val="20"/>
              </w:rPr>
            </w:pPr>
          </w:p>
          <w:p w14:paraId="11D81F89" w14:textId="77777777" w:rsidR="00590A21" w:rsidRPr="006B15B0" w:rsidRDefault="00590A21" w:rsidP="00590A21">
            <w:pPr>
              <w:rPr>
                <w:rFonts w:ascii="Times New Roman" w:hAnsi="Times New Roman"/>
                <w:sz w:val="20"/>
              </w:rPr>
            </w:pPr>
            <w:r w:rsidRPr="006B15B0">
              <w:rPr>
                <w:rFonts w:ascii="Times New Roman" w:hAnsi="Times New Roman"/>
                <w:sz w:val="20"/>
              </w:rPr>
              <w:t>Kita</w:t>
            </w:r>
          </w:p>
          <w:p w14:paraId="2B3E807F" w14:textId="77777777" w:rsidR="001629D1" w:rsidRPr="006B15B0" w:rsidRDefault="001629D1" w:rsidP="001629D1">
            <w:pPr>
              <w:rPr>
                <w:rFonts w:ascii="Times New Roman" w:hAnsi="Times New Roman"/>
                <w:sz w:val="20"/>
              </w:rPr>
            </w:pPr>
          </w:p>
          <w:p w14:paraId="17D444AE" w14:textId="77777777" w:rsidR="001629D1" w:rsidRPr="006B15B0" w:rsidRDefault="001629D1" w:rsidP="001629D1">
            <w:pPr>
              <w:rPr>
                <w:rFonts w:ascii="Times New Roman" w:hAnsi="Times New Roman"/>
                <w:sz w:val="20"/>
              </w:rPr>
            </w:pPr>
            <w:r w:rsidRPr="006B15B0">
              <w:rPr>
                <w:rFonts w:ascii="Times New Roman" w:hAnsi="Times New Roman"/>
                <w:sz w:val="20"/>
              </w:rPr>
              <w:t>Kita</w:t>
            </w:r>
          </w:p>
          <w:p w14:paraId="455B980F" w14:textId="77777777" w:rsidR="00590A21" w:rsidRPr="006B15B0" w:rsidRDefault="00590A21" w:rsidP="00590A21">
            <w:pPr>
              <w:rPr>
                <w:rFonts w:ascii="Times New Roman" w:hAnsi="Times New Roman"/>
                <w:sz w:val="20"/>
              </w:rPr>
            </w:pPr>
          </w:p>
          <w:p w14:paraId="65E550E9" w14:textId="77777777" w:rsidR="001629D1" w:rsidRPr="006B15B0" w:rsidRDefault="00590A21" w:rsidP="001629D1">
            <w:pPr>
              <w:rPr>
                <w:rFonts w:ascii="Times New Roman" w:hAnsi="Times New Roman"/>
                <w:sz w:val="20"/>
              </w:rPr>
            </w:pPr>
            <w:r w:rsidRPr="006B15B0">
              <w:rPr>
                <w:rFonts w:ascii="Times New Roman" w:hAnsi="Times New Roman"/>
                <w:sz w:val="20"/>
              </w:rPr>
              <w:t>Pagalbinio ūkio</w:t>
            </w:r>
          </w:p>
          <w:p w14:paraId="295DF634" w14:textId="77777777" w:rsidR="001629D1" w:rsidRPr="006B15B0" w:rsidRDefault="001629D1" w:rsidP="001629D1">
            <w:pPr>
              <w:rPr>
                <w:rFonts w:ascii="Times New Roman" w:hAnsi="Times New Roman"/>
                <w:sz w:val="20"/>
              </w:rPr>
            </w:pPr>
          </w:p>
          <w:p w14:paraId="14BAF086" w14:textId="77777777" w:rsidR="001629D1" w:rsidRPr="006B15B0" w:rsidRDefault="001629D1" w:rsidP="001629D1">
            <w:pPr>
              <w:rPr>
                <w:rFonts w:ascii="Times New Roman" w:hAnsi="Times New Roman"/>
                <w:sz w:val="20"/>
              </w:rPr>
            </w:pPr>
            <w:r w:rsidRPr="006B15B0">
              <w:rPr>
                <w:rFonts w:ascii="Times New Roman" w:hAnsi="Times New Roman"/>
                <w:sz w:val="20"/>
              </w:rPr>
              <w:t>Pagalbinio ūkio</w:t>
            </w:r>
          </w:p>
          <w:p w14:paraId="62AA1108" w14:textId="77777777" w:rsidR="001629D1" w:rsidRPr="006B15B0" w:rsidRDefault="001629D1" w:rsidP="001629D1">
            <w:pPr>
              <w:rPr>
                <w:rFonts w:ascii="Times New Roman" w:hAnsi="Times New Roman"/>
                <w:sz w:val="20"/>
              </w:rPr>
            </w:pPr>
          </w:p>
          <w:p w14:paraId="315C3D45" w14:textId="77777777" w:rsidR="00590A21" w:rsidRPr="006B15B0" w:rsidRDefault="001629D1" w:rsidP="00590A21">
            <w:pPr>
              <w:rPr>
                <w:rFonts w:ascii="Times New Roman" w:hAnsi="Times New Roman"/>
                <w:sz w:val="20"/>
              </w:rPr>
            </w:pPr>
            <w:r w:rsidRPr="006B15B0">
              <w:rPr>
                <w:rFonts w:ascii="Times New Roman" w:hAnsi="Times New Roman"/>
                <w:sz w:val="20"/>
              </w:rPr>
              <w:t>Pagalbinio ūkio</w:t>
            </w:r>
          </w:p>
          <w:p w14:paraId="3AA73FFB" w14:textId="77777777" w:rsidR="00590A21" w:rsidRPr="006B15B0" w:rsidRDefault="00590A21" w:rsidP="00590A21">
            <w:pPr>
              <w:rPr>
                <w:rFonts w:ascii="Times New Roman" w:hAnsi="Times New Roman"/>
                <w:sz w:val="20"/>
              </w:rPr>
            </w:pPr>
          </w:p>
        </w:tc>
        <w:tc>
          <w:tcPr>
            <w:tcW w:w="1276" w:type="dxa"/>
          </w:tcPr>
          <w:p w14:paraId="3D4E57B3"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 xml:space="preserve">AB </w:t>
            </w:r>
            <w:r w:rsidR="00A70DE0" w:rsidRPr="006B15B0">
              <w:rPr>
                <w:rFonts w:ascii="Times New Roman" w:hAnsi="Times New Roman"/>
                <w:sz w:val="20"/>
              </w:rPr>
              <w:t>„</w:t>
            </w:r>
            <w:r w:rsidRPr="006B15B0">
              <w:rPr>
                <w:rFonts w:ascii="Times New Roman" w:hAnsi="Times New Roman"/>
                <w:sz w:val="20"/>
              </w:rPr>
              <w:t>Anykščių kvarcas“ 154111464</w:t>
            </w:r>
          </w:p>
          <w:p w14:paraId="01874DDD" w14:textId="77777777" w:rsidR="00590A21" w:rsidRPr="006B15B0" w:rsidRDefault="00590A21" w:rsidP="00590A21">
            <w:pPr>
              <w:jc w:val="center"/>
              <w:rPr>
                <w:rFonts w:ascii="Times New Roman" w:hAnsi="Times New Roman"/>
                <w:sz w:val="20"/>
              </w:rPr>
            </w:pPr>
          </w:p>
        </w:tc>
        <w:tc>
          <w:tcPr>
            <w:tcW w:w="1565" w:type="dxa"/>
          </w:tcPr>
          <w:p w14:paraId="3EC2D6F9"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90/48879</w:t>
            </w:r>
          </w:p>
          <w:p w14:paraId="53BDF76F" w14:textId="77777777" w:rsidR="00590A21" w:rsidRPr="006B15B0" w:rsidRDefault="00590A21" w:rsidP="00590A21">
            <w:pPr>
              <w:jc w:val="center"/>
              <w:rPr>
                <w:rFonts w:ascii="Times New Roman" w:hAnsi="Times New Roman"/>
                <w:sz w:val="20"/>
              </w:rPr>
            </w:pPr>
          </w:p>
          <w:p w14:paraId="39CA2E9F" w14:textId="77777777" w:rsidR="00590A21" w:rsidRPr="006B15B0" w:rsidRDefault="00590A21" w:rsidP="00590A21">
            <w:pPr>
              <w:jc w:val="center"/>
              <w:rPr>
                <w:rFonts w:ascii="Times New Roman" w:hAnsi="Times New Roman"/>
                <w:sz w:val="20"/>
              </w:rPr>
            </w:pPr>
          </w:p>
          <w:p w14:paraId="1C6B66AD" w14:textId="77777777" w:rsidR="00590A21" w:rsidRPr="006B15B0" w:rsidRDefault="00590A21" w:rsidP="00590A21">
            <w:pPr>
              <w:jc w:val="center"/>
              <w:rPr>
                <w:rFonts w:ascii="Times New Roman" w:hAnsi="Times New Roman"/>
                <w:sz w:val="20"/>
              </w:rPr>
            </w:pPr>
          </w:p>
          <w:p w14:paraId="5F4EB750"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3496-2016-2012</w:t>
            </w:r>
          </w:p>
          <w:p w14:paraId="69DB684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3496-2016-2123</w:t>
            </w:r>
          </w:p>
          <w:p w14:paraId="213D55EC"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3496-2016-2134</w:t>
            </w:r>
          </w:p>
          <w:p w14:paraId="4916138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3496-2016-2092</w:t>
            </w:r>
          </w:p>
          <w:p w14:paraId="6EF8F9BD"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3496-2016-2101</w:t>
            </w:r>
          </w:p>
          <w:p w14:paraId="6091A89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3496-2016-2112</w:t>
            </w:r>
          </w:p>
        </w:tc>
        <w:tc>
          <w:tcPr>
            <w:tcW w:w="1695" w:type="dxa"/>
          </w:tcPr>
          <w:p w14:paraId="4EFE9109" w14:textId="77777777" w:rsidR="00590A21" w:rsidRPr="006B15B0" w:rsidRDefault="00590A21" w:rsidP="00590A21">
            <w:pPr>
              <w:rPr>
                <w:rFonts w:ascii="Times New Roman" w:hAnsi="Times New Roman"/>
                <w:sz w:val="20"/>
              </w:rPr>
            </w:pPr>
            <w:r w:rsidRPr="006B15B0">
              <w:rPr>
                <w:rFonts w:ascii="Times New Roman" w:hAnsi="Times New Roman"/>
                <w:sz w:val="20"/>
              </w:rPr>
              <w:t>Nenaudojamas,</w:t>
            </w:r>
          </w:p>
          <w:p w14:paraId="170EE5BB" w14:textId="77777777" w:rsidR="00590A21" w:rsidRPr="006B15B0" w:rsidRDefault="00590A21" w:rsidP="00590A21">
            <w:pPr>
              <w:rPr>
                <w:rFonts w:ascii="Times New Roman" w:hAnsi="Times New Roman"/>
                <w:sz w:val="20"/>
              </w:rPr>
            </w:pPr>
            <w:r w:rsidRPr="006B15B0">
              <w:rPr>
                <w:rFonts w:ascii="Times New Roman" w:hAnsi="Times New Roman"/>
                <w:sz w:val="20"/>
              </w:rPr>
              <w:t>apleistas</w:t>
            </w:r>
          </w:p>
          <w:p w14:paraId="318FFA25" w14:textId="77777777" w:rsidR="00590A21" w:rsidRPr="006B15B0" w:rsidRDefault="00590A21" w:rsidP="00590A21">
            <w:pPr>
              <w:rPr>
                <w:rFonts w:ascii="Times New Roman" w:hAnsi="Times New Roman"/>
                <w:sz w:val="20"/>
              </w:rPr>
            </w:pPr>
          </w:p>
        </w:tc>
        <w:tc>
          <w:tcPr>
            <w:tcW w:w="1054" w:type="dxa"/>
          </w:tcPr>
          <w:p w14:paraId="7B7C34A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66FCFB5A"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p w14:paraId="1243A24F" w14:textId="77777777" w:rsidR="00590A21" w:rsidRPr="006B15B0" w:rsidRDefault="00590A21" w:rsidP="00590A21">
            <w:pPr>
              <w:jc w:val="center"/>
              <w:rPr>
                <w:rFonts w:ascii="Times New Roman" w:hAnsi="Times New Roman"/>
                <w:sz w:val="20"/>
              </w:rPr>
            </w:pPr>
          </w:p>
          <w:p w14:paraId="47B678C8" w14:textId="77777777" w:rsidR="00590A21" w:rsidRPr="006B15B0" w:rsidRDefault="00590A21" w:rsidP="00590A21">
            <w:pPr>
              <w:jc w:val="center"/>
              <w:rPr>
                <w:rFonts w:ascii="Times New Roman" w:hAnsi="Times New Roman"/>
                <w:sz w:val="20"/>
              </w:rPr>
            </w:pPr>
          </w:p>
        </w:tc>
        <w:tc>
          <w:tcPr>
            <w:tcW w:w="1756" w:type="dxa"/>
          </w:tcPr>
          <w:p w14:paraId="3E446075" w14:textId="77777777" w:rsidR="00590A21" w:rsidRPr="006B15B0" w:rsidRDefault="00590A21" w:rsidP="00590A21">
            <w:pPr>
              <w:jc w:val="center"/>
              <w:rPr>
                <w:rFonts w:ascii="Times New Roman" w:hAnsi="Times New Roman"/>
                <w:sz w:val="20"/>
              </w:rPr>
            </w:pPr>
          </w:p>
          <w:p w14:paraId="60352D23" w14:textId="77777777" w:rsidR="00590A21" w:rsidRPr="006B15B0" w:rsidRDefault="00590A21" w:rsidP="00590A21">
            <w:pPr>
              <w:jc w:val="center"/>
              <w:rPr>
                <w:rFonts w:ascii="Times New Roman" w:hAnsi="Times New Roman"/>
                <w:sz w:val="20"/>
              </w:rPr>
            </w:pPr>
          </w:p>
          <w:p w14:paraId="7311803D" w14:textId="77777777" w:rsidR="00590A21" w:rsidRPr="006B15B0" w:rsidRDefault="00590A21" w:rsidP="00590A21">
            <w:pPr>
              <w:jc w:val="center"/>
              <w:rPr>
                <w:rFonts w:ascii="Times New Roman" w:hAnsi="Times New Roman"/>
                <w:sz w:val="20"/>
              </w:rPr>
            </w:pPr>
          </w:p>
          <w:p w14:paraId="01718CEA" w14:textId="77777777" w:rsidR="00590A21" w:rsidRPr="006B15B0" w:rsidRDefault="00590A21" w:rsidP="00590A21">
            <w:pPr>
              <w:jc w:val="center"/>
              <w:rPr>
                <w:rFonts w:ascii="Times New Roman" w:hAnsi="Times New Roman"/>
                <w:sz w:val="20"/>
              </w:rPr>
            </w:pPr>
          </w:p>
          <w:p w14:paraId="7C379E1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Administracinis pastatas</w:t>
            </w:r>
          </w:p>
          <w:p w14:paraId="7CB88ADB"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Pastatas-siurblinė</w:t>
            </w:r>
          </w:p>
          <w:p w14:paraId="4EB3E945" w14:textId="77777777" w:rsidR="001629D1" w:rsidRPr="006B15B0" w:rsidRDefault="001629D1" w:rsidP="001629D1">
            <w:pPr>
              <w:jc w:val="center"/>
              <w:rPr>
                <w:rFonts w:ascii="Times New Roman" w:hAnsi="Times New Roman"/>
                <w:sz w:val="20"/>
              </w:rPr>
            </w:pPr>
          </w:p>
          <w:p w14:paraId="6708E3B1" w14:textId="77777777" w:rsidR="001629D1" w:rsidRPr="006B15B0" w:rsidRDefault="001629D1" w:rsidP="001629D1">
            <w:pPr>
              <w:jc w:val="center"/>
              <w:rPr>
                <w:rFonts w:ascii="Times New Roman" w:hAnsi="Times New Roman"/>
                <w:sz w:val="20"/>
              </w:rPr>
            </w:pPr>
            <w:r w:rsidRPr="006B15B0">
              <w:rPr>
                <w:rFonts w:ascii="Times New Roman" w:hAnsi="Times New Roman"/>
                <w:sz w:val="20"/>
              </w:rPr>
              <w:t>Pastatas-siurblinė</w:t>
            </w:r>
          </w:p>
          <w:p w14:paraId="5B13DF28" w14:textId="77777777" w:rsidR="00590A21" w:rsidRPr="006B15B0" w:rsidRDefault="00590A21" w:rsidP="00590A21">
            <w:pPr>
              <w:jc w:val="center"/>
              <w:rPr>
                <w:rFonts w:ascii="Times New Roman" w:hAnsi="Times New Roman"/>
                <w:sz w:val="20"/>
              </w:rPr>
            </w:pPr>
          </w:p>
          <w:p w14:paraId="2464E3EA"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Pastatas-Kiemo rūsys</w:t>
            </w:r>
          </w:p>
          <w:p w14:paraId="4D884E7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Pastas-Sandėlis</w:t>
            </w:r>
          </w:p>
          <w:p w14:paraId="01361501" w14:textId="77777777" w:rsidR="00590A21" w:rsidRPr="006B15B0" w:rsidRDefault="00590A21" w:rsidP="00590A21">
            <w:pPr>
              <w:jc w:val="center"/>
              <w:rPr>
                <w:rFonts w:ascii="Times New Roman" w:hAnsi="Times New Roman"/>
                <w:sz w:val="20"/>
              </w:rPr>
            </w:pPr>
          </w:p>
          <w:p w14:paraId="12D07393"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Pastatas-Kuro sandėlis</w:t>
            </w:r>
          </w:p>
        </w:tc>
      </w:tr>
      <w:tr w:rsidR="006B15B0" w:rsidRPr="006B15B0" w14:paraId="798523A0" w14:textId="77777777" w:rsidTr="00A74C10">
        <w:trPr>
          <w:jc w:val="center"/>
        </w:trPr>
        <w:tc>
          <w:tcPr>
            <w:tcW w:w="561" w:type="dxa"/>
          </w:tcPr>
          <w:p w14:paraId="16F0A6CB" w14:textId="77777777" w:rsidR="00590A21" w:rsidRPr="006B15B0" w:rsidRDefault="004E14D6" w:rsidP="00590A21">
            <w:pPr>
              <w:jc w:val="center"/>
              <w:rPr>
                <w:rFonts w:ascii="Times New Roman" w:hAnsi="Times New Roman"/>
                <w:sz w:val="20"/>
              </w:rPr>
            </w:pPr>
            <w:r w:rsidRPr="006B15B0">
              <w:rPr>
                <w:rFonts w:ascii="Times New Roman" w:hAnsi="Times New Roman"/>
                <w:sz w:val="20"/>
              </w:rPr>
              <w:t>19</w:t>
            </w:r>
            <w:r w:rsidR="00590A21" w:rsidRPr="006B15B0">
              <w:rPr>
                <w:rFonts w:ascii="Times New Roman" w:hAnsi="Times New Roman"/>
                <w:sz w:val="20"/>
              </w:rPr>
              <w:t>.</w:t>
            </w:r>
          </w:p>
        </w:tc>
        <w:tc>
          <w:tcPr>
            <w:tcW w:w="2128" w:type="dxa"/>
          </w:tcPr>
          <w:p w14:paraId="293B723E" w14:textId="77777777" w:rsidR="00590A21" w:rsidRPr="006B15B0" w:rsidRDefault="00590A21" w:rsidP="00590A21">
            <w:pPr>
              <w:rPr>
                <w:rFonts w:ascii="Times New Roman" w:hAnsi="Times New Roman"/>
                <w:sz w:val="20"/>
              </w:rPr>
            </w:pPr>
            <w:r w:rsidRPr="006B15B0">
              <w:rPr>
                <w:rFonts w:ascii="Times New Roman" w:hAnsi="Times New Roman"/>
                <w:sz w:val="20"/>
              </w:rPr>
              <w:t xml:space="preserve">Anykščiai, </w:t>
            </w:r>
          </w:p>
          <w:p w14:paraId="689A8CB6" w14:textId="77777777" w:rsidR="00590A21" w:rsidRPr="006B15B0" w:rsidRDefault="00590A21" w:rsidP="00590A21">
            <w:pPr>
              <w:rPr>
                <w:rFonts w:ascii="Times New Roman" w:hAnsi="Times New Roman"/>
                <w:sz w:val="20"/>
              </w:rPr>
            </w:pPr>
            <w:r w:rsidRPr="006B15B0">
              <w:rPr>
                <w:rFonts w:ascii="Times New Roman" w:hAnsi="Times New Roman"/>
                <w:sz w:val="20"/>
              </w:rPr>
              <w:t>A. Vienuolio g.</w:t>
            </w:r>
            <w:r w:rsidR="0032497D" w:rsidRPr="006B15B0">
              <w:rPr>
                <w:rFonts w:ascii="Times New Roman" w:hAnsi="Times New Roman"/>
                <w:sz w:val="20"/>
              </w:rPr>
              <w:t xml:space="preserve"> </w:t>
            </w:r>
            <w:r w:rsidRPr="006B15B0">
              <w:rPr>
                <w:rFonts w:ascii="Times New Roman" w:hAnsi="Times New Roman"/>
                <w:sz w:val="20"/>
              </w:rPr>
              <w:t>32B</w:t>
            </w:r>
          </w:p>
          <w:p w14:paraId="0C151A4E" w14:textId="77777777" w:rsidR="00590A21" w:rsidRPr="006B15B0" w:rsidRDefault="00590A21" w:rsidP="00590A21">
            <w:pPr>
              <w:rPr>
                <w:rFonts w:ascii="Times New Roman" w:hAnsi="Times New Roman"/>
                <w:sz w:val="20"/>
              </w:rPr>
            </w:pPr>
            <w:r w:rsidRPr="006B15B0">
              <w:rPr>
                <w:rFonts w:ascii="Times New Roman" w:hAnsi="Times New Roman"/>
                <w:sz w:val="20"/>
              </w:rPr>
              <w:t>Gamybos, pramonės</w:t>
            </w:r>
          </w:p>
        </w:tc>
        <w:tc>
          <w:tcPr>
            <w:tcW w:w="1276" w:type="dxa"/>
          </w:tcPr>
          <w:p w14:paraId="209EE34D" w14:textId="77777777" w:rsidR="00590A21" w:rsidRPr="006B15B0" w:rsidRDefault="00590A21" w:rsidP="00590A21">
            <w:pPr>
              <w:ind w:left="-80" w:firstLine="80"/>
              <w:jc w:val="center"/>
              <w:rPr>
                <w:rFonts w:ascii="Times New Roman" w:hAnsi="Times New Roman"/>
                <w:sz w:val="20"/>
              </w:rPr>
            </w:pPr>
            <w:r w:rsidRPr="006B15B0">
              <w:rPr>
                <w:rFonts w:ascii="Times New Roman" w:hAnsi="Times New Roman"/>
                <w:sz w:val="20"/>
              </w:rPr>
              <w:t>UAB „Fondatum“</w:t>
            </w:r>
          </w:p>
          <w:p w14:paraId="0A82C6F6"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305454305</w:t>
            </w:r>
          </w:p>
        </w:tc>
        <w:tc>
          <w:tcPr>
            <w:tcW w:w="1565" w:type="dxa"/>
          </w:tcPr>
          <w:p w14:paraId="5617718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44/724305</w:t>
            </w:r>
          </w:p>
          <w:p w14:paraId="5C6A4D29"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3496-0007-9129</w:t>
            </w:r>
          </w:p>
        </w:tc>
        <w:tc>
          <w:tcPr>
            <w:tcW w:w="1695" w:type="dxa"/>
          </w:tcPr>
          <w:p w14:paraId="751EFBED" w14:textId="77777777" w:rsidR="00590A21" w:rsidRPr="006B15B0" w:rsidRDefault="00590A21" w:rsidP="00590A21">
            <w:pPr>
              <w:rPr>
                <w:rFonts w:ascii="Times New Roman" w:hAnsi="Times New Roman"/>
                <w:sz w:val="20"/>
              </w:rPr>
            </w:pPr>
            <w:r w:rsidRPr="006B15B0">
              <w:rPr>
                <w:rFonts w:ascii="Times New Roman" w:hAnsi="Times New Roman"/>
                <w:sz w:val="20"/>
              </w:rPr>
              <w:t>Nenaudojamas, apleistas</w:t>
            </w:r>
          </w:p>
        </w:tc>
        <w:tc>
          <w:tcPr>
            <w:tcW w:w="1054" w:type="dxa"/>
          </w:tcPr>
          <w:p w14:paraId="40B3B1BA"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48B60583"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tc>
        <w:tc>
          <w:tcPr>
            <w:tcW w:w="1756" w:type="dxa"/>
          </w:tcPr>
          <w:p w14:paraId="09FE3D5F"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Pastatas-Mazuto perpumpavimo stotis</w:t>
            </w:r>
          </w:p>
        </w:tc>
      </w:tr>
      <w:tr w:rsidR="006B15B0" w:rsidRPr="006B15B0" w14:paraId="143AB78C" w14:textId="77777777" w:rsidTr="00A74C10">
        <w:trPr>
          <w:jc w:val="center"/>
        </w:trPr>
        <w:tc>
          <w:tcPr>
            <w:tcW w:w="561" w:type="dxa"/>
          </w:tcPr>
          <w:p w14:paraId="03B4A139" w14:textId="77777777" w:rsidR="00590A21" w:rsidRPr="006B15B0" w:rsidRDefault="00590A21" w:rsidP="004E14D6">
            <w:pPr>
              <w:jc w:val="center"/>
              <w:rPr>
                <w:rFonts w:ascii="Times New Roman" w:hAnsi="Times New Roman"/>
                <w:sz w:val="20"/>
              </w:rPr>
            </w:pPr>
            <w:r w:rsidRPr="006B15B0">
              <w:rPr>
                <w:rFonts w:ascii="Times New Roman" w:hAnsi="Times New Roman"/>
                <w:sz w:val="20"/>
              </w:rPr>
              <w:t>2</w:t>
            </w:r>
            <w:r w:rsidR="004E14D6" w:rsidRPr="006B15B0">
              <w:rPr>
                <w:rFonts w:ascii="Times New Roman" w:hAnsi="Times New Roman"/>
                <w:sz w:val="20"/>
              </w:rPr>
              <w:t>0</w:t>
            </w:r>
            <w:r w:rsidRPr="006B15B0">
              <w:rPr>
                <w:rFonts w:ascii="Times New Roman" w:hAnsi="Times New Roman"/>
                <w:sz w:val="20"/>
              </w:rPr>
              <w:t>.</w:t>
            </w:r>
          </w:p>
        </w:tc>
        <w:tc>
          <w:tcPr>
            <w:tcW w:w="2128" w:type="dxa"/>
          </w:tcPr>
          <w:p w14:paraId="4399B0FE" w14:textId="77777777" w:rsidR="00590A21" w:rsidRPr="006B15B0" w:rsidRDefault="00590A21" w:rsidP="00590A21">
            <w:pPr>
              <w:rPr>
                <w:rFonts w:ascii="Times New Roman" w:hAnsi="Times New Roman"/>
                <w:sz w:val="20"/>
              </w:rPr>
            </w:pPr>
            <w:r w:rsidRPr="006B15B0">
              <w:rPr>
                <w:rFonts w:ascii="Times New Roman" w:hAnsi="Times New Roman"/>
                <w:sz w:val="20"/>
              </w:rPr>
              <w:t xml:space="preserve">Anykščių r. sav., </w:t>
            </w:r>
          </w:p>
          <w:p w14:paraId="7A27DD55" w14:textId="77777777" w:rsidR="00A74C10" w:rsidRPr="006B15B0" w:rsidRDefault="00A74C10" w:rsidP="00A74C10">
            <w:pPr>
              <w:rPr>
                <w:rFonts w:ascii="Times New Roman" w:hAnsi="Times New Roman"/>
                <w:i/>
                <w:sz w:val="20"/>
              </w:rPr>
            </w:pPr>
            <w:r w:rsidRPr="006B15B0">
              <w:rPr>
                <w:rFonts w:ascii="Times New Roman" w:hAnsi="Times New Roman"/>
                <w:i/>
                <w:sz w:val="20"/>
              </w:rPr>
              <w:t>(duomenys neskelbtini)</w:t>
            </w:r>
          </w:p>
          <w:p w14:paraId="6662F6A5" w14:textId="77777777" w:rsidR="0032497D" w:rsidRPr="006B15B0" w:rsidRDefault="00590A21" w:rsidP="00A5129E">
            <w:pPr>
              <w:rPr>
                <w:rFonts w:ascii="Times New Roman" w:hAnsi="Times New Roman"/>
                <w:sz w:val="20"/>
              </w:rPr>
            </w:pPr>
            <w:r w:rsidRPr="006B15B0">
              <w:rPr>
                <w:rFonts w:ascii="Times New Roman" w:hAnsi="Times New Roman"/>
                <w:sz w:val="20"/>
              </w:rPr>
              <w:t>Sporto</w:t>
            </w:r>
          </w:p>
        </w:tc>
        <w:tc>
          <w:tcPr>
            <w:tcW w:w="1276" w:type="dxa"/>
          </w:tcPr>
          <w:p w14:paraId="7D9D0003"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0B167EC2" w14:textId="77777777" w:rsidR="00590A21" w:rsidRPr="006B15B0" w:rsidRDefault="00590A21" w:rsidP="00590A21">
            <w:pPr>
              <w:jc w:val="center"/>
              <w:rPr>
                <w:rFonts w:ascii="Times New Roman" w:hAnsi="Times New Roman"/>
                <w:sz w:val="20"/>
              </w:rPr>
            </w:pPr>
          </w:p>
        </w:tc>
        <w:tc>
          <w:tcPr>
            <w:tcW w:w="1565" w:type="dxa"/>
          </w:tcPr>
          <w:p w14:paraId="7909A221"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019DBB09" w14:textId="77777777" w:rsidR="00590A21" w:rsidRPr="006B15B0" w:rsidRDefault="00590A21" w:rsidP="00590A21">
            <w:pPr>
              <w:jc w:val="center"/>
              <w:rPr>
                <w:rFonts w:ascii="Times New Roman" w:hAnsi="Times New Roman"/>
                <w:sz w:val="20"/>
              </w:rPr>
            </w:pPr>
          </w:p>
        </w:tc>
        <w:tc>
          <w:tcPr>
            <w:tcW w:w="1695" w:type="dxa"/>
          </w:tcPr>
          <w:p w14:paraId="1B1D033E" w14:textId="77777777" w:rsidR="00590A21" w:rsidRPr="006B15B0" w:rsidRDefault="00590A21" w:rsidP="00590A21">
            <w:pPr>
              <w:rPr>
                <w:rFonts w:ascii="Times New Roman" w:hAnsi="Times New Roman"/>
                <w:sz w:val="20"/>
              </w:rPr>
            </w:pPr>
            <w:r w:rsidRPr="006B15B0">
              <w:rPr>
                <w:rFonts w:ascii="Times New Roman" w:hAnsi="Times New Roman"/>
                <w:sz w:val="20"/>
              </w:rPr>
              <w:t>Nenaudojamas, apleistas</w:t>
            </w:r>
          </w:p>
        </w:tc>
        <w:tc>
          <w:tcPr>
            <w:tcW w:w="1054" w:type="dxa"/>
          </w:tcPr>
          <w:p w14:paraId="4312132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2774A169"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tc>
        <w:tc>
          <w:tcPr>
            <w:tcW w:w="1756" w:type="dxa"/>
          </w:tcPr>
          <w:p w14:paraId="4060EECB"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Pastatas-Sporto salė</w:t>
            </w:r>
          </w:p>
          <w:p w14:paraId="61B5BDAE" w14:textId="77777777" w:rsidR="00590A21" w:rsidRPr="006B15B0" w:rsidRDefault="00590A21" w:rsidP="00590A21">
            <w:pPr>
              <w:jc w:val="center"/>
              <w:rPr>
                <w:rFonts w:ascii="Times New Roman" w:hAnsi="Times New Roman"/>
                <w:sz w:val="20"/>
              </w:rPr>
            </w:pPr>
          </w:p>
        </w:tc>
      </w:tr>
      <w:tr w:rsidR="006B15B0" w:rsidRPr="006B15B0" w14:paraId="32F513C3" w14:textId="77777777" w:rsidTr="00A74C10">
        <w:trPr>
          <w:jc w:val="center"/>
        </w:trPr>
        <w:tc>
          <w:tcPr>
            <w:tcW w:w="561" w:type="dxa"/>
          </w:tcPr>
          <w:p w14:paraId="2BA02896" w14:textId="77777777" w:rsidR="00590A21" w:rsidRPr="006B15B0" w:rsidRDefault="00590A21" w:rsidP="002607A1">
            <w:pPr>
              <w:jc w:val="center"/>
              <w:rPr>
                <w:rFonts w:ascii="Times New Roman" w:hAnsi="Times New Roman"/>
                <w:sz w:val="20"/>
              </w:rPr>
            </w:pPr>
            <w:r w:rsidRPr="006B15B0">
              <w:rPr>
                <w:rFonts w:ascii="Times New Roman" w:hAnsi="Times New Roman"/>
                <w:sz w:val="20"/>
              </w:rPr>
              <w:t>2</w:t>
            </w:r>
            <w:r w:rsidR="002607A1" w:rsidRPr="006B15B0">
              <w:rPr>
                <w:rFonts w:ascii="Times New Roman" w:hAnsi="Times New Roman"/>
                <w:sz w:val="20"/>
              </w:rPr>
              <w:t>1</w:t>
            </w:r>
            <w:r w:rsidRPr="006B15B0">
              <w:rPr>
                <w:rFonts w:ascii="Times New Roman" w:hAnsi="Times New Roman"/>
                <w:sz w:val="20"/>
              </w:rPr>
              <w:t>.</w:t>
            </w:r>
          </w:p>
        </w:tc>
        <w:tc>
          <w:tcPr>
            <w:tcW w:w="2128" w:type="dxa"/>
          </w:tcPr>
          <w:p w14:paraId="3A41DB35" w14:textId="77777777" w:rsidR="00590A21" w:rsidRPr="006B15B0" w:rsidRDefault="00590A21" w:rsidP="00590A21">
            <w:pPr>
              <w:rPr>
                <w:rFonts w:ascii="Times New Roman" w:hAnsi="Times New Roman"/>
                <w:sz w:val="20"/>
              </w:rPr>
            </w:pPr>
            <w:r w:rsidRPr="006B15B0">
              <w:rPr>
                <w:rFonts w:ascii="Times New Roman" w:hAnsi="Times New Roman"/>
                <w:sz w:val="20"/>
              </w:rPr>
              <w:t>Anykščiai,</w:t>
            </w:r>
          </w:p>
          <w:p w14:paraId="0B835C7F" w14:textId="77777777" w:rsidR="00590A21" w:rsidRPr="006B15B0" w:rsidRDefault="00590A21" w:rsidP="00590A21">
            <w:pPr>
              <w:rPr>
                <w:rFonts w:ascii="Times New Roman" w:hAnsi="Times New Roman"/>
                <w:sz w:val="20"/>
              </w:rPr>
            </w:pPr>
            <w:r w:rsidRPr="006B15B0">
              <w:rPr>
                <w:rFonts w:ascii="Times New Roman" w:hAnsi="Times New Roman"/>
                <w:sz w:val="20"/>
              </w:rPr>
              <w:t>Vilniaus g. 10</w:t>
            </w:r>
          </w:p>
          <w:p w14:paraId="49801840" w14:textId="77777777" w:rsidR="00590A21" w:rsidRPr="006B15B0" w:rsidRDefault="00590A21" w:rsidP="00590A21">
            <w:pPr>
              <w:rPr>
                <w:rFonts w:ascii="Times New Roman" w:hAnsi="Times New Roman"/>
                <w:sz w:val="20"/>
              </w:rPr>
            </w:pPr>
            <w:r w:rsidRPr="006B15B0">
              <w:rPr>
                <w:rFonts w:ascii="Times New Roman" w:hAnsi="Times New Roman"/>
                <w:sz w:val="20"/>
              </w:rPr>
              <w:t>Gydymo</w:t>
            </w:r>
          </w:p>
          <w:p w14:paraId="522F3E38" w14:textId="77777777" w:rsidR="00590A21" w:rsidRPr="006B15B0" w:rsidRDefault="00590A21" w:rsidP="00590A21">
            <w:pPr>
              <w:rPr>
                <w:rFonts w:ascii="Times New Roman" w:hAnsi="Times New Roman"/>
                <w:sz w:val="20"/>
              </w:rPr>
            </w:pPr>
          </w:p>
          <w:p w14:paraId="7972C48E" w14:textId="77777777" w:rsidR="0032497D" w:rsidRPr="006B15B0" w:rsidRDefault="0032497D" w:rsidP="0032497D">
            <w:pPr>
              <w:rPr>
                <w:rFonts w:ascii="Times New Roman" w:hAnsi="Times New Roman"/>
                <w:sz w:val="20"/>
              </w:rPr>
            </w:pPr>
            <w:r w:rsidRPr="006B15B0">
              <w:rPr>
                <w:rFonts w:ascii="Times New Roman" w:hAnsi="Times New Roman"/>
                <w:sz w:val="20"/>
              </w:rPr>
              <w:t>Gydymo</w:t>
            </w:r>
          </w:p>
          <w:p w14:paraId="42EB7019" w14:textId="77777777" w:rsidR="0032497D" w:rsidRPr="006B15B0" w:rsidRDefault="0032497D" w:rsidP="00590A21">
            <w:pPr>
              <w:rPr>
                <w:rFonts w:ascii="Times New Roman" w:hAnsi="Times New Roman"/>
                <w:sz w:val="20"/>
              </w:rPr>
            </w:pPr>
          </w:p>
          <w:p w14:paraId="5D385A4E" w14:textId="77777777" w:rsidR="0032497D" w:rsidRPr="006B15B0" w:rsidRDefault="0032497D" w:rsidP="0032497D">
            <w:pPr>
              <w:rPr>
                <w:rFonts w:ascii="Times New Roman" w:hAnsi="Times New Roman"/>
                <w:sz w:val="20"/>
              </w:rPr>
            </w:pPr>
            <w:r w:rsidRPr="006B15B0">
              <w:rPr>
                <w:rFonts w:ascii="Times New Roman" w:hAnsi="Times New Roman"/>
                <w:sz w:val="20"/>
              </w:rPr>
              <w:t>Gydymo</w:t>
            </w:r>
          </w:p>
          <w:p w14:paraId="55ED3967" w14:textId="77777777" w:rsidR="0032497D" w:rsidRPr="006B15B0" w:rsidRDefault="0032497D" w:rsidP="0032497D">
            <w:pPr>
              <w:rPr>
                <w:rFonts w:ascii="Times New Roman" w:hAnsi="Times New Roman"/>
                <w:sz w:val="20"/>
              </w:rPr>
            </w:pPr>
          </w:p>
          <w:p w14:paraId="08C000CF" w14:textId="77777777" w:rsidR="00590A21" w:rsidRPr="006B15B0" w:rsidRDefault="0032497D" w:rsidP="00590A21">
            <w:pPr>
              <w:rPr>
                <w:rFonts w:ascii="Times New Roman" w:hAnsi="Times New Roman"/>
                <w:sz w:val="20"/>
              </w:rPr>
            </w:pPr>
            <w:r w:rsidRPr="006B15B0">
              <w:rPr>
                <w:rFonts w:ascii="Times New Roman" w:hAnsi="Times New Roman"/>
                <w:sz w:val="20"/>
              </w:rPr>
              <w:t>Gydymo</w:t>
            </w:r>
          </w:p>
          <w:p w14:paraId="48EBB740" w14:textId="77777777" w:rsidR="00590A21" w:rsidRPr="006B15B0" w:rsidRDefault="00590A21" w:rsidP="00590A21">
            <w:pPr>
              <w:rPr>
                <w:rFonts w:ascii="Times New Roman" w:hAnsi="Times New Roman"/>
                <w:sz w:val="20"/>
              </w:rPr>
            </w:pPr>
          </w:p>
          <w:p w14:paraId="15E1F8FB" w14:textId="77777777" w:rsidR="0032497D" w:rsidRPr="006B15B0" w:rsidRDefault="0032497D" w:rsidP="00590A21">
            <w:pPr>
              <w:rPr>
                <w:rFonts w:ascii="Times New Roman" w:hAnsi="Times New Roman"/>
                <w:sz w:val="20"/>
              </w:rPr>
            </w:pPr>
          </w:p>
          <w:p w14:paraId="191969C9" w14:textId="77777777" w:rsidR="00590A21" w:rsidRPr="006B15B0" w:rsidRDefault="00590A21" w:rsidP="00590A21">
            <w:pPr>
              <w:rPr>
                <w:rFonts w:ascii="Times New Roman" w:hAnsi="Times New Roman"/>
                <w:sz w:val="20"/>
              </w:rPr>
            </w:pPr>
            <w:r w:rsidRPr="006B15B0">
              <w:rPr>
                <w:rFonts w:ascii="Times New Roman" w:hAnsi="Times New Roman"/>
                <w:sz w:val="20"/>
              </w:rPr>
              <w:t>Administracinė</w:t>
            </w:r>
          </w:p>
          <w:p w14:paraId="7EFC0B1F" w14:textId="77777777" w:rsidR="00590A21" w:rsidRPr="006B15B0" w:rsidRDefault="00590A21" w:rsidP="00590A21">
            <w:pPr>
              <w:rPr>
                <w:rFonts w:ascii="Times New Roman" w:hAnsi="Times New Roman"/>
                <w:sz w:val="20"/>
              </w:rPr>
            </w:pPr>
          </w:p>
          <w:p w14:paraId="2643B2ED" w14:textId="77777777" w:rsidR="0032497D" w:rsidRPr="006B15B0" w:rsidRDefault="0032497D" w:rsidP="0032497D">
            <w:pPr>
              <w:rPr>
                <w:rFonts w:ascii="Times New Roman" w:hAnsi="Times New Roman"/>
                <w:sz w:val="20"/>
              </w:rPr>
            </w:pPr>
            <w:r w:rsidRPr="006B15B0">
              <w:rPr>
                <w:rFonts w:ascii="Times New Roman" w:hAnsi="Times New Roman"/>
                <w:sz w:val="20"/>
              </w:rPr>
              <w:t>Gydymo</w:t>
            </w:r>
          </w:p>
          <w:p w14:paraId="0E3401F2" w14:textId="77777777" w:rsidR="00590A21" w:rsidRPr="006B15B0" w:rsidRDefault="00590A21" w:rsidP="00590A21">
            <w:pPr>
              <w:rPr>
                <w:rFonts w:ascii="Times New Roman" w:hAnsi="Times New Roman"/>
                <w:sz w:val="20"/>
              </w:rPr>
            </w:pPr>
          </w:p>
          <w:p w14:paraId="7C3B5E34" w14:textId="77777777" w:rsidR="0032497D" w:rsidRPr="006B15B0" w:rsidRDefault="0032497D" w:rsidP="0032497D">
            <w:pPr>
              <w:rPr>
                <w:rFonts w:ascii="Times New Roman" w:hAnsi="Times New Roman"/>
                <w:sz w:val="20"/>
              </w:rPr>
            </w:pPr>
            <w:r w:rsidRPr="006B15B0">
              <w:rPr>
                <w:rFonts w:ascii="Times New Roman" w:hAnsi="Times New Roman"/>
                <w:sz w:val="20"/>
              </w:rPr>
              <w:t>Gydymo</w:t>
            </w:r>
          </w:p>
          <w:p w14:paraId="0C99E110" w14:textId="77777777" w:rsidR="00590A21" w:rsidRPr="006B15B0" w:rsidRDefault="00590A21" w:rsidP="00590A21">
            <w:pPr>
              <w:rPr>
                <w:rFonts w:ascii="Times New Roman" w:hAnsi="Times New Roman"/>
                <w:sz w:val="20"/>
              </w:rPr>
            </w:pPr>
          </w:p>
          <w:p w14:paraId="065BD325" w14:textId="77777777" w:rsidR="00590A21" w:rsidRPr="006B15B0" w:rsidRDefault="00590A21" w:rsidP="00590A21">
            <w:pPr>
              <w:rPr>
                <w:rFonts w:ascii="Times New Roman" w:hAnsi="Times New Roman"/>
                <w:sz w:val="20"/>
              </w:rPr>
            </w:pPr>
            <w:r w:rsidRPr="006B15B0">
              <w:rPr>
                <w:rFonts w:ascii="Times New Roman" w:hAnsi="Times New Roman"/>
                <w:sz w:val="20"/>
              </w:rPr>
              <w:t>Garažų</w:t>
            </w:r>
          </w:p>
          <w:p w14:paraId="0BBFEBFD" w14:textId="77777777" w:rsidR="0032497D" w:rsidRPr="006B15B0" w:rsidRDefault="0032497D" w:rsidP="0032497D">
            <w:pPr>
              <w:rPr>
                <w:rFonts w:ascii="Times New Roman" w:hAnsi="Times New Roman"/>
                <w:sz w:val="20"/>
              </w:rPr>
            </w:pPr>
          </w:p>
          <w:p w14:paraId="5CCD0F91" w14:textId="77777777" w:rsidR="0032497D" w:rsidRPr="006B15B0" w:rsidRDefault="0032497D" w:rsidP="0032497D">
            <w:pPr>
              <w:rPr>
                <w:rFonts w:ascii="Times New Roman" w:hAnsi="Times New Roman"/>
                <w:sz w:val="20"/>
              </w:rPr>
            </w:pPr>
            <w:r w:rsidRPr="006B15B0">
              <w:rPr>
                <w:rFonts w:ascii="Times New Roman" w:hAnsi="Times New Roman"/>
                <w:sz w:val="20"/>
              </w:rPr>
              <w:t>Gydymo</w:t>
            </w:r>
          </w:p>
          <w:p w14:paraId="41DB1288" w14:textId="77777777" w:rsidR="0032497D" w:rsidRPr="006B15B0" w:rsidRDefault="0032497D" w:rsidP="00590A21">
            <w:pPr>
              <w:rPr>
                <w:rFonts w:ascii="Times New Roman" w:hAnsi="Times New Roman"/>
                <w:sz w:val="20"/>
              </w:rPr>
            </w:pPr>
          </w:p>
        </w:tc>
        <w:tc>
          <w:tcPr>
            <w:tcW w:w="1276" w:type="dxa"/>
          </w:tcPr>
          <w:p w14:paraId="0C62B19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UAB ,,ERES Optimus“</w:t>
            </w:r>
          </w:p>
          <w:p w14:paraId="4144B57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302680338</w:t>
            </w:r>
          </w:p>
        </w:tc>
        <w:tc>
          <w:tcPr>
            <w:tcW w:w="1565" w:type="dxa"/>
          </w:tcPr>
          <w:p w14:paraId="03F18EFD"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90/4374</w:t>
            </w:r>
          </w:p>
          <w:p w14:paraId="650738B4"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w:t>
            </w:r>
          </w:p>
          <w:p w14:paraId="61174574"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3493-8007-0013</w:t>
            </w:r>
          </w:p>
          <w:p w14:paraId="54D05AD7" w14:textId="77777777" w:rsidR="00590A21" w:rsidRPr="006B15B0" w:rsidRDefault="00590A21" w:rsidP="00590A21">
            <w:pPr>
              <w:jc w:val="center"/>
              <w:rPr>
                <w:rFonts w:ascii="Times New Roman" w:hAnsi="Times New Roman"/>
                <w:sz w:val="20"/>
              </w:rPr>
            </w:pPr>
          </w:p>
          <w:p w14:paraId="5839D2E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3493-8007-0024</w:t>
            </w:r>
          </w:p>
          <w:p w14:paraId="3D5DD2B9" w14:textId="77777777" w:rsidR="00590A21" w:rsidRPr="006B15B0" w:rsidRDefault="00590A21" w:rsidP="00590A21">
            <w:pPr>
              <w:jc w:val="center"/>
              <w:rPr>
                <w:rFonts w:ascii="Times New Roman" w:hAnsi="Times New Roman"/>
                <w:sz w:val="20"/>
              </w:rPr>
            </w:pPr>
          </w:p>
          <w:p w14:paraId="5369CA03"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3493-8007-0046</w:t>
            </w:r>
          </w:p>
          <w:p w14:paraId="1C77C7E2" w14:textId="77777777" w:rsidR="00590A21" w:rsidRPr="006B15B0" w:rsidRDefault="00590A21" w:rsidP="00590A21">
            <w:pPr>
              <w:jc w:val="center"/>
              <w:rPr>
                <w:rFonts w:ascii="Times New Roman" w:hAnsi="Times New Roman"/>
                <w:sz w:val="20"/>
              </w:rPr>
            </w:pPr>
          </w:p>
          <w:p w14:paraId="3A3BE71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3493-8007-0057</w:t>
            </w:r>
          </w:p>
          <w:p w14:paraId="271C5955" w14:textId="77777777" w:rsidR="00590A21" w:rsidRPr="006B15B0" w:rsidRDefault="00590A21" w:rsidP="00590A21">
            <w:pPr>
              <w:jc w:val="center"/>
              <w:rPr>
                <w:rFonts w:ascii="Times New Roman" w:hAnsi="Times New Roman"/>
                <w:sz w:val="20"/>
              </w:rPr>
            </w:pPr>
          </w:p>
          <w:p w14:paraId="059BE9C6" w14:textId="77777777" w:rsidR="00590A21" w:rsidRPr="006B15B0" w:rsidRDefault="00590A21" w:rsidP="00590A21">
            <w:pPr>
              <w:jc w:val="center"/>
              <w:rPr>
                <w:rFonts w:ascii="Times New Roman" w:hAnsi="Times New Roman"/>
                <w:sz w:val="20"/>
              </w:rPr>
            </w:pPr>
          </w:p>
          <w:p w14:paraId="496406E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3493-8007-0068</w:t>
            </w:r>
          </w:p>
          <w:p w14:paraId="1D68B730" w14:textId="77777777" w:rsidR="00590A21" w:rsidRPr="006B15B0" w:rsidRDefault="00590A21" w:rsidP="00590A21">
            <w:pPr>
              <w:jc w:val="center"/>
              <w:rPr>
                <w:rFonts w:ascii="Times New Roman" w:hAnsi="Times New Roman"/>
                <w:sz w:val="20"/>
              </w:rPr>
            </w:pPr>
          </w:p>
          <w:p w14:paraId="554870EC"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3493-8007-0079</w:t>
            </w:r>
          </w:p>
          <w:p w14:paraId="5720E852" w14:textId="77777777" w:rsidR="00590A21" w:rsidRPr="006B15B0" w:rsidRDefault="00590A21" w:rsidP="00590A21">
            <w:pPr>
              <w:jc w:val="center"/>
              <w:rPr>
                <w:rFonts w:ascii="Times New Roman" w:hAnsi="Times New Roman"/>
                <w:sz w:val="20"/>
              </w:rPr>
            </w:pPr>
          </w:p>
          <w:p w14:paraId="247D82C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3493-8007-0080</w:t>
            </w:r>
          </w:p>
          <w:p w14:paraId="7E0F0932" w14:textId="77777777" w:rsidR="00590A21" w:rsidRPr="006B15B0" w:rsidRDefault="00590A21" w:rsidP="00590A21">
            <w:pPr>
              <w:jc w:val="center"/>
              <w:rPr>
                <w:rFonts w:ascii="Times New Roman" w:hAnsi="Times New Roman"/>
                <w:sz w:val="20"/>
              </w:rPr>
            </w:pPr>
          </w:p>
          <w:p w14:paraId="21E0BB80"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3493-8007-0124</w:t>
            </w:r>
          </w:p>
          <w:p w14:paraId="4585EC8D" w14:textId="77777777" w:rsidR="00590A21" w:rsidRPr="006B15B0" w:rsidRDefault="00590A21" w:rsidP="00590A21">
            <w:pPr>
              <w:jc w:val="center"/>
              <w:rPr>
                <w:rFonts w:ascii="Times New Roman" w:hAnsi="Times New Roman"/>
                <w:sz w:val="20"/>
              </w:rPr>
            </w:pPr>
          </w:p>
          <w:p w14:paraId="3DD0A8E7"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3493-8007-0157</w:t>
            </w:r>
          </w:p>
        </w:tc>
        <w:tc>
          <w:tcPr>
            <w:tcW w:w="1695" w:type="dxa"/>
          </w:tcPr>
          <w:p w14:paraId="08EC6AEE" w14:textId="77777777" w:rsidR="00590A21" w:rsidRPr="006B15B0" w:rsidRDefault="00590A21" w:rsidP="00590A21">
            <w:pPr>
              <w:rPr>
                <w:rFonts w:ascii="Times New Roman" w:hAnsi="Times New Roman"/>
                <w:sz w:val="20"/>
              </w:rPr>
            </w:pPr>
            <w:r w:rsidRPr="006B15B0">
              <w:rPr>
                <w:rFonts w:ascii="Times New Roman" w:hAnsi="Times New Roman"/>
                <w:sz w:val="20"/>
              </w:rPr>
              <w:t>Nenaudojamas,</w:t>
            </w:r>
          </w:p>
          <w:p w14:paraId="70CEEB19" w14:textId="77777777" w:rsidR="00590A21" w:rsidRPr="006B15B0" w:rsidRDefault="00590A21" w:rsidP="00590A21">
            <w:pPr>
              <w:rPr>
                <w:rFonts w:ascii="Times New Roman" w:hAnsi="Times New Roman"/>
                <w:sz w:val="20"/>
              </w:rPr>
            </w:pPr>
            <w:r w:rsidRPr="006B15B0">
              <w:rPr>
                <w:rFonts w:ascii="Times New Roman" w:hAnsi="Times New Roman"/>
                <w:sz w:val="20"/>
              </w:rPr>
              <w:t>apleistas</w:t>
            </w:r>
          </w:p>
          <w:p w14:paraId="4D1E1897" w14:textId="77777777" w:rsidR="00590A21" w:rsidRPr="006B15B0" w:rsidRDefault="00590A21" w:rsidP="00590A21">
            <w:pPr>
              <w:rPr>
                <w:rFonts w:ascii="Times New Roman" w:hAnsi="Times New Roman"/>
                <w:sz w:val="20"/>
              </w:rPr>
            </w:pPr>
          </w:p>
          <w:p w14:paraId="16A23219" w14:textId="77777777" w:rsidR="00590A21" w:rsidRPr="006B15B0" w:rsidRDefault="00590A21" w:rsidP="00590A21">
            <w:pPr>
              <w:rPr>
                <w:rFonts w:ascii="Times New Roman" w:hAnsi="Times New Roman"/>
                <w:sz w:val="20"/>
              </w:rPr>
            </w:pPr>
          </w:p>
          <w:p w14:paraId="6768A95E" w14:textId="77777777" w:rsidR="00590A21" w:rsidRPr="006B15B0" w:rsidRDefault="00590A21" w:rsidP="00590A21">
            <w:pPr>
              <w:rPr>
                <w:rFonts w:ascii="Times New Roman" w:hAnsi="Times New Roman"/>
                <w:sz w:val="20"/>
              </w:rPr>
            </w:pPr>
          </w:p>
          <w:p w14:paraId="35367582" w14:textId="77777777" w:rsidR="00590A21" w:rsidRPr="006B15B0" w:rsidRDefault="00590A21" w:rsidP="00590A21">
            <w:pPr>
              <w:rPr>
                <w:rFonts w:ascii="Times New Roman" w:hAnsi="Times New Roman"/>
                <w:sz w:val="20"/>
              </w:rPr>
            </w:pPr>
          </w:p>
        </w:tc>
        <w:tc>
          <w:tcPr>
            <w:tcW w:w="1054" w:type="dxa"/>
          </w:tcPr>
          <w:p w14:paraId="0546C77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075E9512"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tc>
        <w:tc>
          <w:tcPr>
            <w:tcW w:w="1756" w:type="dxa"/>
          </w:tcPr>
          <w:p w14:paraId="5289848B" w14:textId="77777777" w:rsidR="0032497D" w:rsidRPr="006B15B0" w:rsidRDefault="0032497D" w:rsidP="00590A21">
            <w:pPr>
              <w:jc w:val="center"/>
              <w:rPr>
                <w:rFonts w:ascii="Times New Roman" w:hAnsi="Times New Roman"/>
                <w:sz w:val="20"/>
              </w:rPr>
            </w:pPr>
          </w:p>
          <w:p w14:paraId="00AE9A66" w14:textId="77777777" w:rsidR="0032497D" w:rsidRPr="006B15B0" w:rsidRDefault="0032497D" w:rsidP="00590A21">
            <w:pPr>
              <w:jc w:val="center"/>
              <w:rPr>
                <w:rFonts w:ascii="Times New Roman" w:hAnsi="Times New Roman"/>
                <w:sz w:val="20"/>
              </w:rPr>
            </w:pPr>
          </w:p>
          <w:p w14:paraId="4565DC9F"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Pastatas-Ligoninė</w:t>
            </w:r>
          </w:p>
          <w:p w14:paraId="6FCDA7FC" w14:textId="77777777" w:rsidR="00590A21" w:rsidRPr="006B15B0" w:rsidRDefault="00590A21" w:rsidP="00590A21">
            <w:pPr>
              <w:jc w:val="center"/>
              <w:rPr>
                <w:rFonts w:ascii="Times New Roman" w:hAnsi="Times New Roman"/>
                <w:sz w:val="20"/>
              </w:rPr>
            </w:pPr>
          </w:p>
          <w:p w14:paraId="3FB26D40"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Pastatas-Ligoninė</w:t>
            </w:r>
          </w:p>
          <w:p w14:paraId="3B161015" w14:textId="77777777" w:rsidR="00590A21" w:rsidRPr="006B15B0" w:rsidRDefault="00590A21" w:rsidP="00590A21">
            <w:pPr>
              <w:jc w:val="center"/>
              <w:rPr>
                <w:rFonts w:ascii="Times New Roman" w:hAnsi="Times New Roman"/>
                <w:sz w:val="20"/>
              </w:rPr>
            </w:pPr>
          </w:p>
          <w:p w14:paraId="5873DBA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Pastatas-Metodinė</w:t>
            </w:r>
          </w:p>
          <w:p w14:paraId="6FBF8B2F" w14:textId="77777777" w:rsidR="00590A21" w:rsidRPr="006B15B0" w:rsidRDefault="00590A21" w:rsidP="00590A21">
            <w:pPr>
              <w:jc w:val="center"/>
              <w:rPr>
                <w:rFonts w:ascii="Times New Roman" w:hAnsi="Times New Roman"/>
                <w:sz w:val="20"/>
              </w:rPr>
            </w:pPr>
          </w:p>
          <w:p w14:paraId="224B7646"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Pastatas-Tuberkuliozinis dispanseris</w:t>
            </w:r>
          </w:p>
          <w:p w14:paraId="440519FF"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 administracinis</w:t>
            </w:r>
          </w:p>
          <w:p w14:paraId="12C318D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w:t>
            </w:r>
            <w:r w:rsidR="00F04943" w:rsidRPr="006B15B0">
              <w:rPr>
                <w:rFonts w:ascii="Times New Roman" w:hAnsi="Times New Roman"/>
                <w:sz w:val="20"/>
              </w:rPr>
              <w:t>Nervų ligų skyrius</w:t>
            </w:r>
          </w:p>
          <w:p w14:paraId="619BC0D9"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Pastatas-Ligoninės virtuvė</w:t>
            </w:r>
          </w:p>
          <w:p w14:paraId="2F422424"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Pastatas-Garažas</w:t>
            </w:r>
          </w:p>
          <w:p w14:paraId="177154B8" w14:textId="77777777" w:rsidR="00590A21" w:rsidRPr="006B15B0" w:rsidRDefault="00590A21" w:rsidP="00590A21">
            <w:pPr>
              <w:jc w:val="center"/>
              <w:rPr>
                <w:rFonts w:ascii="Times New Roman" w:hAnsi="Times New Roman"/>
                <w:sz w:val="20"/>
              </w:rPr>
            </w:pPr>
          </w:p>
          <w:p w14:paraId="71CBCFF0"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Pastatas-Ligoninės laboratorija</w:t>
            </w:r>
          </w:p>
        </w:tc>
      </w:tr>
      <w:tr w:rsidR="006B15B0" w:rsidRPr="006B15B0" w14:paraId="6BBF84AD" w14:textId="77777777" w:rsidTr="00A74C10">
        <w:trPr>
          <w:jc w:val="center"/>
        </w:trPr>
        <w:tc>
          <w:tcPr>
            <w:tcW w:w="561" w:type="dxa"/>
          </w:tcPr>
          <w:p w14:paraId="7F03F721" w14:textId="77777777" w:rsidR="00590A21" w:rsidRPr="006B15B0" w:rsidRDefault="00590A21" w:rsidP="002607A1">
            <w:pPr>
              <w:jc w:val="center"/>
              <w:rPr>
                <w:rFonts w:ascii="Times New Roman" w:hAnsi="Times New Roman"/>
                <w:sz w:val="20"/>
              </w:rPr>
            </w:pPr>
            <w:r w:rsidRPr="006B15B0">
              <w:rPr>
                <w:rFonts w:ascii="Times New Roman" w:hAnsi="Times New Roman"/>
                <w:sz w:val="20"/>
              </w:rPr>
              <w:t>2</w:t>
            </w:r>
            <w:r w:rsidR="002607A1" w:rsidRPr="006B15B0">
              <w:rPr>
                <w:rFonts w:ascii="Times New Roman" w:hAnsi="Times New Roman"/>
                <w:sz w:val="20"/>
              </w:rPr>
              <w:t>2</w:t>
            </w:r>
            <w:r w:rsidRPr="006B15B0">
              <w:rPr>
                <w:rFonts w:ascii="Times New Roman" w:hAnsi="Times New Roman"/>
                <w:sz w:val="20"/>
              </w:rPr>
              <w:t>.</w:t>
            </w:r>
          </w:p>
        </w:tc>
        <w:tc>
          <w:tcPr>
            <w:tcW w:w="2128" w:type="dxa"/>
          </w:tcPr>
          <w:p w14:paraId="562C9E47" w14:textId="77777777" w:rsidR="00A74C10" w:rsidRPr="006B15B0" w:rsidRDefault="00590A21" w:rsidP="00A74C10">
            <w:pPr>
              <w:rPr>
                <w:rFonts w:ascii="Times New Roman" w:hAnsi="Times New Roman"/>
                <w:i/>
                <w:sz w:val="20"/>
              </w:rPr>
            </w:pPr>
            <w:r w:rsidRPr="006B15B0">
              <w:rPr>
                <w:rFonts w:ascii="Times New Roman" w:hAnsi="Times New Roman"/>
                <w:sz w:val="20"/>
              </w:rPr>
              <w:t xml:space="preserve">Anykščių r. sav., </w:t>
            </w:r>
            <w:r w:rsidR="00A74C10" w:rsidRPr="006B15B0">
              <w:rPr>
                <w:rFonts w:ascii="Times New Roman" w:hAnsi="Times New Roman"/>
                <w:i/>
                <w:sz w:val="20"/>
              </w:rPr>
              <w:t>(duomenys neskelbtini)</w:t>
            </w:r>
          </w:p>
          <w:p w14:paraId="08C0FC36" w14:textId="77777777" w:rsidR="00590A21" w:rsidRPr="006B15B0" w:rsidRDefault="00590A21" w:rsidP="00590A21">
            <w:pPr>
              <w:rPr>
                <w:rFonts w:ascii="Times New Roman" w:hAnsi="Times New Roman"/>
                <w:sz w:val="20"/>
              </w:rPr>
            </w:pPr>
          </w:p>
          <w:p w14:paraId="6E98651A" w14:textId="77777777" w:rsidR="00590A21" w:rsidRPr="006B15B0" w:rsidRDefault="00590A21" w:rsidP="00590A21">
            <w:pPr>
              <w:rPr>
                <w:rFonts w:ascii="Times New Roman" w:hAnsi="Times New Roman"/>
                <w:sz w:val="20"/>
              </w:rPr>
            </w:pPr>
            <w:r w:rsidRPr="006B15B0">
              <w:rPr>
                <w:rFonts w:ascii="Times New Roman" w:hAnsi="Times New Roman"/>
                <w:sz w:val="20"/>
              </w:rPr>
              <w:t>Sandėliavimo</w:t>
            </w:r>
          </w:p>
        </w:tc>
        <w:tc>
          <w:tcPr>
            <w:tcW w:w="1276" w:type="dxa"/>
          </w:tcPr>
          <w:p w14:paraId="676B8D34"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24150059" w14:textId="77777777" w:rsidR="00590A21" w:rsidRPr="006B15B0" w:rsidRDefault="00590A21" w:rsidP="00590A21">
            <w:pPr>
              <w:jc w:val="center"/>
              <w:rPr>
                <w:rFonts w:ascii="Times New Roman" w:hAnsi="Times New Roman"/>
                <w:sz w:val="20"/>
              </w:rPr>
            </w:pPr>
          </w:p>
        </w:tc>
        <w:tc>
          <w:tcPr>
            <w:tcW w:w="1565" w:type="dxa"/>
          </w:tcPr>
          <w:p w14:paraId="54BB24DB"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2A81CD30" w14:textId="77777777" w:rsidR="00590A21" w:rsidRPr="006B15B0" w:rsidRDefault="00590A21" w:rsidP="00590A21">
            <w:pPr>
              <w:jc w:val="center"/>
              <w:rPr>
                <w:rFonts w:ascii="Times New Roman" w:hAnsi="Times New Roman"/>
                <w:sz w:val="20"/>
              </w:rPr>
            </w:pPr>
          </w:p>
          <w:p w14:paraId="50A965EE" w14:textId="77777777" w:rsidR="00590A21" w:rsidRPr="006B15B0" w:rsidRDefault="00590A21" w:rsidP="00590A21">
            <w:pPr>
              <w:jc w:val="center"/>
              <w:rPr>
                <w:rFonts w:ascii="Times New Roman" w:hAnsi="Times New Roman"/>
                <w:sz w:val="20"/>
              </w:rPr>
            </w:pPr>
          </w:p>
        </w:tc>
        <w:tc>
          <w:tcPr>
            <w:tcW w:w="1695" w:type="dxa"/>
          </w:tcPr>
          <w:p w14:paraId="0DB83DD8" w14:textId="77777777" w:rsidR="00590A21" w:rsidRPr="006B15B0" w:rsidRDefault="00590A21" w:rsidP="00590A21">
            <w:pPr>
              <w:rPr>
                <w:rFonts w:ascii="Times New Roman" w:hAnsi="Times New Roman"/>
                <w:sz w:val="20"/>
              </w:rPr>
            </w:pPr>
            <w:r w:rsidRPr="006B15B0">
              <w:rPr>
                <w:rFonts w:ascii="Times New Roman" w:hAnsi="Times New Roman"/>
                <w:sz w:val="20"/>
              </w:rPr>
              <w:t>Nenaudojamas,</w:t>
            </w:r>
          </w:p>
          <w:p w14:paraId="70294DE6" w14:textId="77777777" w:rsidR="00590A21" w:rsidRPr="006B15B0" w:rsidRDefault="00590A21" w:rsidP="00590A21">
            <w:pPr>
              <w:rPr>
                <w:rFonts w:ascii="Times New Roman" w:hAnsi="Times New Roman"/>
                <w:sz w:val="20"/>
              </w:rPr>
            </w:pPr>
            <w:r w:rsidRPr="006B15B0">
              <w:rPr>
                <w:rFonts w:ascii="Times New Roman" w:hAnsi="Times New Roman"/>
                <w:sz w:val="20"/>
              </w:rPr>
              <w:t>apleistas</w:t>
            </w:r>
          </w:p>
          <w:p w14:paraId="7B9E66DD" w14:textId="77777777" w:rsidR="00590A21" w:rsidRPr="006B15B0" w:rsidRDefault="00590A21" w:rsidP="00590A21">
            <w:pPr>
              <w:rPr>
                <w:rFonts w:ascii="Times New Roman" w:hAnsi="Times New Roman"/>
                <w:sz w:val="20"/>
              </w:rPr>
            </w:pPr>
          </w:p>
        </w:tc>
        <w:tc>
          <w:tcPr>
            <w:tcW w:w="1054" w:type="dxa"/>
          </w:tcPr>
          <w:p w14:paraId="06DD254C"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6CEC9592"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p w14:paraId="4B32EE63" w14:textId="77777777" w:rsidR="00590A21" w:rsidRPr="006B15B0" w:rsidRDefault="00590A21" w:rsidP="00590A21">
            <w:pPr>
              <w:jc w:val="center"/>
              <w:rPr>
                <w:rFonts w:ascii="Times New Roman" w:hAnsi="Times New Roman"/>
                <w:sz w:val="20"/>
              </w:rPr>
            </w:pPr>
          </w:p>
        </w:tc>
        <w:tc>
          <w:tcPr>
            <w:tcW w:w="1756" w:type="dxa"/>
          </w:tcPr>
          <w:p w14:paraId="7BF0189D"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 xml:space="preserve">Pastatas-Sandėlis </w:t>
            </w:r>
          </w:p>
          <w:p w14:paraId="44ED3845" w14:textId="77777777" w:rsidR="00590A21" w:rsidRPr="006B15B0" w:rsidRDefault="00590A21" w:rsidP="00590A21">
            <w:pPr>
              <w:jc w:val="center"/>
              <w:rPr>
                <w:rFonts w:ascii="Times New Roman" w:hAnsi="Times New Roman"/>
                <w:sz w:val="20"/>
              </w:rPr>
            </w:pPr>
          </w:p>
          <w:p w14:paraId="5B948502" w14:textId="77777777" w:rsidR="00590A21" w:rsidRPr="006B15B0" w:rsidRDefault="00590A21" w:rsidP="00590A21">
            <w:pPr>
              <w:jc w:val="center"/>
              <w:rPr>
                <w:rFonts w:ascii="Times New Roman" w:hAnsi="Times New Roman"/>
                <w:sz w:val="20"/>
              </w:rPr>
            </w:pPr>
          </w:p>
        </w:tc>
      </w:tr>
      <w:tr w:rsidR="006B15B0" w:rsidRPr="006B15B0" w14:paraId="0682C44E" w14:textId="77777777" w:rsidTr="00A74C10">
        <w:trPr>
          <w:jc w:val="center"/>
        </w:trPr>
        <w:tc>
          <w:tcPr>
            <w:tcW w:w="561" w:type="dxa"/>
          </w:tcPr>
          <w:p w14:paraId="2D51D0B8" w14:textId="77777777" w:rsidR="00590A21" w:rsidRPr="006B15B0" w:rsidRDefault="00590A21" w:rsidP="002607A1">
            <w:pPr>
              <w:jc w:val="center"/>
              <w:rPr>
                <w:rFonts w:ascii="Times New Roman" w:hAnsi="Times New Roman"/>
                <w:sz w:val="20"/>
              </w:rPr>
            </w:pPr>
            <w:r w:rsidRPr="006B15B0">
              <w:rPr>
                <w:rFonts w:ascii="Times New Roman" w:hAnsi="Times New Roman"/>
                <w:sz w:val="20"/>
              </w:rPr>
              <w:lastRenderedPageBreak/>
              <w:t>2</w:t>
            </w:r>
            <w:r w:rsidR="002607A1" w:rsidRPr="006B15B0">
              <w:rPr>
                <w:rFonts w:ascii="Times New Roman" w:hAnsi="Times New Roman"/>
                <w:sz w:val="20"/>
              </w:rPr>
              <w:t>3</w:t>
            </w:r>
            <w:r w:rsidRPr="006B15B0">
              <w:rPr>
                <w:rFonts w:ascii="Times New Roman" w:hAnsi="Times New Roman"/>
                <w:sz w:val="20"/>
              </w:rPr>
              <w:t>.</w:t>
            </w:r>
          </w:p>
        </w:tc>
        <w:tc>
          <w:tcPr>
            <w:tcW w:w="2128" w:type="dxa"/>
          </w:tcPr>
          <w:p w14:paraId="36C0DDAA" w14:textId="77777777" w:rsidR="00590A21" w:rsidRPr="006B15B0" w:rsidRDefault="00590A21" w:rsidP="00590A21">
            <w:pPr>
              <w:rPr>
                <w:rFonts w:ascii="Times New Roman" w:hAnsi="Times New Roman"/>
                <w:sz w:val="20"/>
              </w:rPr>
            </w:pPr>
            <w:r w:rsidRPr="006B15B0">
              <w:rPr>
                <w:rFonts w:ascii="Times New Roman" w:hAnsi="Times New Roman"/>
                <w:sz w:val="20"/>
              </w:rPr>
              <w:t>Anykščiai,</w:t>
            </w:r>
          </w:p>
          <w:p w14:paraId="20048CCA" w14:textId="77777777" w:rsidR="00590A21" w:rsidRPr="006B15B0" w:rsidRDefault="00590A21" w:rsidP="00590A21">
            <w:pPr>
              <w:rPr>
                <w:rFonts w:ascii="Times New Roman" w:hAnsi="Times New Roman"/>
                <w:sz w:val="20"/>
              </w:rPr>
            </w:pPr>
            <w:r w:rsidRPr="006B15B0">
              <w:rPr>
                <w:rFonts w:ascii="Times New Roman" w:hAnsi="Times New Roman"/>
                <w:sz w:val="20"/>
              </w:rPr>
              <w:t>Ramybės g. 17</w:t>
            </w:r>
          </w:p>
          <w:p w14:paraId="6999E68A" w14:textId="77777777" w:rsidR="00590A21" w:rsidRPr="006B15B0" w:rsidRDefault="00590A21" w:rsidP="00590A21">
            <w:pPr>
              <w:rPr>
                <w:rFonts w:ascii="Times New Roman" w:hAnsi="Times New Roman"/>
                <w:sz w:val="20"/>
              </w:rPr>
            </w:pPr>
          </w:p>
          <w:p w14:paraId="502E2F12" w14:textId="77777777" w:rsidR="00590A21" w:rsidRPr="006B15B0" w:rsidRDefault="00590A21" w:rsidP="00590A21">
            <w:pPr>
              <w:rPr>
                <w:rFonts w:ascii="Times New Roman" w:hAnsi="Times New Roman"/>
                <w:sz w:val="20"/>
              </w:rPr>
            </w:pPr>
            <w:r w:rsidRPr="006B15B0">
              <w:rPr>
                <w:rFonts w:ascii="Times New Roman" w:hAnsi="Times New Roman"/>
                <w:sz w:val="20"/>
              </w:rPr>
              <w:t>Gydymo</w:t>
            </w:r>
          </w:p>
        </w:tc>
        <w:tc>
          <w:tcPr>
            <w:tcW w:w="1276" w:type="dxa"/>
          </w:tcPr>
          <w:p w14:paraId="16D0B7CF"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 xml:space="preserve">UAB </w:t>
            </w:r>
          </w:p>
          <w:p w14:paraId="602833C0"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„EI Solutions“</w:t>
            </w:r>
          </w:p>
          <w:p w14:paraId="0156256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300066245</w:t>
            </w:r>
          </w:p>
        </w:tc>
        <w:tc>
          <w:tcPr>
            <w:tcW w:w="1565" w:type="dxa"/>
          </w:tcPr>
          <w:p w14:paraId="60E5429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44/1101849</w:t>
            </w:r>
          </w:p>
          <w:p w14:paraId="5638B62F"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w:t>
            </w:r>
          </w:p>
          <w:p w14:paraId="58B1FCC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4400-1586-9804</w:t>
            </w:r>
          </w:p>
        </w:tc>
        <w:tc>
          <w:tcPr>
            <w:tcW w:w="1695" w:type="dxa"/>
          </w:tcPr>
          <w:p w14:paraId="3F3AE749" w14:textId="77777777" w:rsidR="00590A21" w:rsidRPr="006B15B0" w:rsidRDefault="00590A21" w:rsidP="00590A21">
            <w:pPr>
              <w:rPr>
                <w:rFonts w:ascii="Times New Roman" w:hAnsi="Times New Roman"/>
                <w:sz w:val="20"/>
              </w:rPr>
            </w:pPr>
            <w:r w:rsidRPr="006B15B0">
              <w:rPr>
                <w:rFonts w:ascii="Times New Roman" w:hAnsi="Times New Roman"/>
                <w:sz w:val="20"/>
              </w:rPr>
              <w:t>Nenaudojamas,</w:t>
            </w:r>
          </w:p>
          <w:p w14:paraId="51C7AD91" w14:textId="77777777" w:rsidR="00590A21" w:rsidRPr="006B15B0" w:rsidRDefault="00590A21" w:rsidP="00590A21">
            <w:pPr>
              <w:rPr>
                <w:rFonts w:ascii="Times New Roman" w:hAnsi="Times New Roman"/>
                <w:sz w:val="20"/>
              </w:rPr>
            </w:pPr>
            <w:r w:rsidRPr="006B15B0">
              <w:rPr>
                <w:rFonts w:ascii="Times New Roman" w:hAnsi="Times New Roman"/>
                <w:sz w:val="20"/>
              </w:rPr>
              <w:t>apleistas</w:t>
            </w:r>
          </w:p>
        </w:tc>
        <w:tc>
          <w:tcPr>
            <w:tcW w:w="1054" w:type="dxa"/>
          </w:tcPr>
          <w:p w14:paraId="745A698A"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4B8FD97B"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tc>
        <w:tc>
          <w:tcPr>
            <w:tcW w:w="1756" w:type="dxa"/>
          </w:tcPr>
          <w:p w14:paraId="68971162"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Pastatas-Akušerinis-ginekologinis skyrius</w:t>
            </w:r>
          </w:p>
        </w:tc>
      </w:tr>
      <w:tr w:rsidR="006B15B0" w:rsidRPr="006B15B0" w14:paraId="38720FA7" w14:textId="77777777" w:rsidTr="00A74C10">
        <w:trPr>
          <w:jc w:val="center"/>
        </w:trPr>
        <w:tc>
          <w:tcPr>
            <w:tcW w:w="561" w:type="dxa"/>
          </w:tcPr>
          <w:p w14:paraId="61B1A6CC" w14:textId="77777777" w:rsidR="00590A21" w:rsidRPr="006B15B0" w:rsidRDefault="00590A21" w:rsidP="002607A1">
            <w:pPr>
              <w:jc w:val="center"/>
              <w:rPr>
                <w:rFonts w:ascii="Times New Roman" w:hAnsi="Times New Roman"/>
                <w:sz w:val="20"/>
              </w:rPr>
            </w:pPr>
            <w:r w:rsidRPr="006B15B0">
              <w:rPr>
                <w:rFonts w:ascii="Times New Roman" w:hAnsi="Times New Roman"/>
                <w:sz w:val="20"/>
              </w:rPr>
              <w:t>2</w:t>
            </w:r>
            <w:r w:rsidR="002607A1" w:rsidRPr="006B15B0">
              <w:rPr>
                <w:rFonts w:ascii="Times New Roman" w:hAnsi="Times New Roman"/>
                <w:sz w:val="20"/>
              </w:rPr>
              <w:t>4</w:t>
            </w:r>
            <w:r w:rsidRPr="006B15B0">
              <w:rPr>
                <w:rFonts w:ascii="Times New Roman" w:hAnsi="Times New Roman"/>
                <w:sz w:val="20"/>
              </w:rPr>
              <w:t>.</w:t>
            </w:r>
          </w:p>
        </w:tc>
        <w:tc>
          <w:tcPr>
            <w:tcW w:w="2128" w:type="dxa"/>
          </w:tcPr>
          <w:p w14:paraId="7758BE5E" w14:textId="77777777" w:rsidR="00590A21" w:rsidRPr="006B15B0" w:rsidRDefault="00590A21" w:rsidP="00590A21">
            <w:pPr>
              <w:rPr>
                <w:rFonts w:ascii="Times New Roman" w:hAnsi="Times New Roman"/>
                <w:sz w:val="20"/>
              </w:rPr>
            </w:pPr>
            <w:r w:rsidRPr="006B15B0">
              <w:rPr>
                <w:rFonts w:ascii="Times New Roman" w:hAnsi="Times New Roman"/>
                <w:sz w:val="20"/>
              </w:rPr>
              <w:t>Anykščiai,</w:t>
            </w:r>
          </w:p>
          <w:p w14:paraId="228C0952" w14:textId="77777777" w:rsidR="00590A21" w:rsidRPr="006B15B0" w:rsidRDefault="00590A21" w:rsidP="00590A21">
            <w:pPr>
              <w:rPr>
                <w:rFonts w:ascii="Times New Roman" w:hAnsi="Times New Roman"/>
                <w:sz w:val="20"/>
              </w:rPr>
            </w:pPr>
            <w:r w:rsidRPr="006B15B0">
              <w:rPr>
                <w:rFonts w:ascii="Times New Roman" w:hAnsi="Times New Roman"/>
                <w:sz w:val="20"/>
              </w:rPr>
              <w:t>A. Baranausko a. 7</w:t>
            </w:r>
          </w:p>
          <w:p w14:paraId="714E5B4A" w14:textId="77777777" w:rsidR="00590A21" w:rsidRPr="006B15B0" w:rsidRDefault="00590A21" w:rsidP="00590A21">
            <w:pPr>
              <w:rPr>
                <w:rFonts w:ascii="Times New Roman" w:hAnsi="Times New Roman"/>
                <w:sz w:val="20"/>
              </w:rPr>
            </w:pPr>
          </w:p>
          <w:p w14:paraId="6611112E" w14:textId="77777777" w:rsidR="00590A21" w:rsidRPr="006B15B0" w:rsidRDefault="00590A21" w:rsidP="00590A21">
            <w:pPr>
              <w:rPr>
                <w:rFonts w:ascii="Times New Roman" w:hAnsi="Times New Roman"/>
                <w:sz w:val="20"/>
              </w:rPr>
            </w:pPr>
            <w:r w:rsidRPr="006B15B0">
              <w:rPr>
                <w:rFonts w:ascii="Times New Roman" w:hAnsi="Times New Roman"/>
                <w:sz w:val="20"/>
              </w:rPr>
              <w:t>Prekybos</w:t>
            </w:r>
          </w:p>
          <w:p w14:paraId="37CCEFBF" w14:textId="77777777" w:rsidR="00590A21" w:rsidRPr="006B15B0" w:rsidRDefault="00590A21" w:rsidP="00590A21">
            <w:pPr>
              <w:rPr>
                <w:rFonts w:ascii="Times New Roman" w:hAnsi="Times New Roman"/>
                <w:sz w:val="20"/>
              </w:rPr>
            </w:pPr>
          </w:p>
        </w:tc>
        <w:tc>
          <w:tcPr>
            <w:tcW w:w="1276" w:type="dxa"/>
          </w:tcPr>
          <w:p w14:paraId="4C164AA7"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UAB</w:t>
            </w:r>
          </w:p>
          <w:p w14:paraId="0E3AC176"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,,Polonezas“</w:t>
            </w:r>
          </w:p>
          <w:p w14:paraId="7F1C88B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134565210</w:t>
            </w:r>
          </w:p>
        </w:tc>
        <w:tc>
          <w:tcPr>
            <w:tcW w:w="1565" w:type="dxa"/>
          </w:tcPr>
          <w:p w14:paraId="04B5747B"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90/348</w:t>
            </w:r>
          </w:p>
          <w:p w14:paraId="40423560"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w:t>
            </w:r>
          </w:p>
          <w:p w14:paraId="47068189"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3492-2000-1016</w:t>
            </w:r>
          </w:p>
        </w:tc>
        <w:tc>
          <w:tcPr>
            <w:tcW w:w="1695" w:type="dxa"/>
          </w:tcPr>
          <w:p w14:paraId="5FA4408E" w14:textId="77777777" w:rsidR="00590A21" w:rsidRPr="006B15B0" w:rsidRDefault="00590A21" w:rsidP="00590A21">
            <w:pPr>
              <w:rPr>
                <w:rFonts w:ascii="Times New Roman" w:hAnsi="Times New Roman"/>
                <w:sz w:val="20"/>
              </w:rPr>
            </w:pPr>
            <w:r w:rsidRPr="006B15B0">
              <w:rPr>
                <w:rFonts w:ascii="Times New Roman" w:hAnsi="Times New Roman"/>
                <w:sz w:val="20"/>
              </w:rPr>
              <w:t>Nenaudojamas, apleistas</w:t>
            </w:r>
          </w:p>
        </w:tc>
        <w:tc>
          <w:tcPr>
            <w:tcW w:w="1054" w:type="dxa"/>
          </w:tcPr>
          <w:p w14:paraId="3B4D74FB"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258DA284"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tc>
        <w:tc>
          <w:tcPr>
            <w:tcW w:w="1756" w:type="dxa"/>
          </w:tcPr>
          <w:p w14:paraId="45A079EB"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Pastatas-Parduotuvė</w:t>
            </w:r>
          </w:p>
        </w:tc>
      </w:tr>
      <w:tr w:rsidR="006B15B0" w:rsidRPr="006B15B0" w14:paraId="0DACE211" w14:textId="77777777" w:rsidTr="00A74C10">
        <w:trPr>
          <w:trHeight w:val="740"/>
          <w:jc w:val="center"/>
        </w:trPr>
        <w:tc>
          <w:tcPr>
            <w:tcW w:w="561" w:type="dxa"/>
          </w:tcPr>
          <w:p w14:paraId="0ACF46FF" w14:textId="77777777" w:rsidR="00590A21" w:rsidRPr="006B15B0" w:rsidRDefault="00590A21" w:rsidP="002607A1">
            <w:pPr>
              <w:jc w:val="center"/>
              <w:rPr>
                <w:rFonts w:ascii="Times New Roman" w:hAnsi="Times New Roman"/>
                <w:sz w:val="20"/>
              </w:rPr>
            </w:pPr>
            <w:r w:rsidRPr="006B15B0">
              <w:rPr>
                <w:rFonts w:ascii="Times New Roman" w:hAnsi="Times New Roman"/>
                <w:sz w:val="20"/>
              </w:rPr>
              <w:t>2</w:t>
            </w:r>
            <w:r w:rsidR="002607A1" w:rsidRPr="006B15B0">
              <w:rPr>
                <w:rFonts w:ascii="Times New Roman" w:hAnsi="Times New Roman"/>
                <w:sz w:val="20"/>
              </w:rPr>
              <w:t>5</w:t>
            </w:r>
            <w:r w:rsidRPr="006B15B0">
              <w:rPr>
                <w:rFonts w:ascii="Times New Roman" w:hAnsi="Times New Roman"/>
                <w:sz w:val="20"/>
              </w:rPr>
              <w:t>.</w:t>
            </w:r>
          </w:p>
        </w:tc>
        <w:tc>
          <w:tcPr>
            <w:tcW w:w="2128" w:type="dxa"/>
          </w:tcPr>
          <w:p w14:paraId="4CE3697F" w14:textId="77777777" w:rsidR="00590A21" w:rsidRPr="006B15B0" w:rsidRDefault="00590A21" w:rsidP="00590A21">
            <w:pPr>
              <w:rPr>
                <w:rFonts w:ascii="Times New Roman" w:hAnsi="Times New Roman"/>
                <w:sz w:val="20"/>
              </w:rPr>
            </w:pPr>
            <w:r w:rsidRPr="006B15B0">
              <w:rPr>
                <w:rFonts w:ascii="Times New Roman" w:hAnsi="Times New Roman"/>
                <w:sz w:val="20"/>
              </w:rPr>
              <w:t xml:space="preserve">Anykščiai, </w:t>
            </w:r>
          </w:p>
          <w:p w14:paraId="4B530434" w14:textId="77777777" w:rsidR="00A74C10" w:rsidRPr="006B15B0" w:rsidRDefault="00A74C10" w:rsidP="00A74C10">
            <w:pPr>
              <w:rPr>
                <w:rFonts w:ascii="Times New Roman" w:hAnsi="Times New Roman"/>
                <w:i/>
                <w:sz w:val="20"/>
              </w:rPr>
            </w:pPr>
            <w:r w:rsidRPr="006B15B0">
              <w:rPr>
                <w:rFonts w:ascii="Times New Roman" w:hAnsi="Times New Roman"/>
                <w:i/>
                <w:sz w:val="20"/>
              </w:rPr>
              <w:t>(duomenys neskelbtini)</w:t>
            </w:r>
          </w:p>
          <w:p w14:paraId="4AD51B47" w14:textId="77777777" w:rsidR="00590A21" w:rsidRPr="006B15B0" w:rsidRDefault="00590A21" w:rsidP="00590A21">
            <w:pPr>
              <w:rPr>
                <w:rFonts w:ascii="Times New Roman" w:hAnsi="Times New Roman"/>
                <w:sz w:val="20"/>
              </w:rPr>
            </w:pPr>
            <w:r w:rsidRPr="006B15B0">
              <w:rPr>
                <w:rFonts w:ascii="Times New Roman" w:hAnsi="Times New Roman"/>
                <w:sz w:val="20"/>
              </w:rPr>
              <w:t xml:space="preserve">Sandėliavimo </w:t>
            </w:r>
          </w:p>
        </w:tc>
        <w:tc>
          <w:tcPr>
            <w:tcW w:w="1276" w:type="dxa"/>
          </w:tcPr>
          <w:p w14:paraId="6C844B35" w14:textId="77777777" w:rsidR="00590A21" w:rsidRPr="006B15B0" w:rsidRDefault="00A74C10" w:rsidP="00A74C10">
            <w:pPr>
              <w:jc w:val="center"/>
              <w:rPr>
                <w:rFonts w:ascii="Times New Roman" w:hAnsi="Times New Roman"/>
                <w:sz w:val="20"/>
              </w:rPr>
            </w:pPr>
            <w:r w:rsidRPr="006B15B0">
              <w:rPr>
                <w:rFonts w:ascii="Times New Roman" w:hAnsi="Times New Roman"/>
                <w:i/>
                <w:sz w:val="20"/>
              </w:rPr>
              <w:t>(duomenys neskelbtini)</w:t>
            </w:r>
          </w:p>
        </w:tc>
        <w:tc>
          <w:tcPr>
            <w:tcW w:w="1565" w:type="dxa"/>
          </w:tcPr>
          <w:p w14:paraId="2A4616FB" w14:textId="77777777" w:rsidR="00590A21" w:rsidRPr="006B15B0" w:rsidRDefault="00A74C10" w:rsidP="00A74C10">
            <w:pPr>
              <w:jc w:val="center"/>
              <w:rPr>
                <w:rFonts w:ascii="Times New Roman" w:hAnsi="Times New Roman"/>
                <w:sz w:val="20"/>
              </w:rPr>
            </w:pPr>
            <w:r w:rsidRPr="006B15B0">
              <w:rPr>
                <w:rFonts w:ascii="Times New Roman" w:hAnsi="Times New Roman"/>
                <w:i/>
                <w:sz w:val="20"/>
              </w:rPr>
              <w:t>(duomenys neskelbtini)</w:t>
            </w:r>
          </w:p>
        </w:tc>
        <w:tc>
          <w:tcPr>
            <w:tcW w:w="1695" w:type="dxa"/>
          </w:tcPr>
          <w:p w14:paraId="5DEC7638" w14:textId="77777777" w:rsidR="00590A21" w:rsidRPr="006B15B0" w:rsidRDefault="00590A21" w:rsidP="00A74C10">
            <w:pPr>
              <w:rPr>
                <w:rFonts w:ascii="Times New Roman" w:hAnsi="Times New Roman"/>
                <w:sz w:val="20"/>
              </w:rPr>
            </w:pPr>
            <w:r w:rsidRPr="006B15B0">
              <w:rPr>
                <w:rFonts w:ascii="Times New Roman" w:hAnsi="Times New Roman"/>
                <w:sz w:val="20"/>
              </w:rPr>
              <w:t>Nenaudojamas, apleistas</w:t>
            </w:r>
          </w:p>
        </w:tc>
        <w:tc>
          <w:tcPr>
            <w:tcW w:w="1054" w:type="dxa"/>
          </w:tcPr>
          <w:p w14:paraId="538036C8"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78C27AD5" w14:textId="77777777" w:rsidR="00590A21" w:rsidRPr="006B15B0" w:rsidRDefault="00590A21" w:rsidP="00A74C10">
            <w:pPr>
              <w:jc w:val="center"/>
              <w:rPr>
                <w:rFonts w:ascii="Times New Roman" w:hAnsi="Times New Roman"/>
                <w:sz w:val="20"/>
              </w:rPr>
            </w:pPr>
            <w:r w:rsidRPr="006B15B0">
              <w:rPr>
                <w:rFonts w:ascii="Times New Roman" w:hAnsi="Times New Roman"/>
                <w:sz w:val="20"/>
              </w:rPr>
              <w:t>3.3</w:t>
            </w:r>
          </w:p>
        </w:tc>
        <w:tc>
          <w:tcPr>
            <w:tcW w:w="1756" w:type="dxa"/>
          </w:tcPr>
          <w:p w14:paraId="57EF37F6"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Pastatas-Dešrų cechas</w:t>
            </w:r>
          </w:p>
          <w:p w14:paraId="0F42B88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Pastatas-Sandėlis</w:t>
            </w:r>
          </w:p>
        </w:tc>
      </w:tr>
      <w:tr w:rsidR="006B15B0" w:rsidRPr="006B15B0" w14:paraId="5500EB37" w14:textId="77777777" w:rsidTr="00A74C10">
        <w:trPr>
          <w:jc w:val="center"/>
        </w:trPr>
        <w:tc>
          <w:tcPr>
            <w:tcW w:w="561" w:type="dxa"/>
          </w:tcPr>
          <w:p w14:paraId="3C69584E" w14:textId="77777777" w:rsidR="00590A21" w:rsidRPr="006B15B0" w:rsidRDefault="00590A21" w:rsidP="002607A1">
            <w:pPr>
              <w:jc w:val="center"/>
              <w:rPr>
                <w:rFonts w:ascii="Times New Roman" w:hAnsi="Times New Roman"/>
                <w:sz w:val="20"/>
              </w:rPr>
            </w:pPr>
            <w:r w:rsidRPr="006B15B0">
              <w:rPr>
                <w:rFonts w:ascii="Times New Roman" w:hAnsi="Times New Roman"/>
                <w:sz w:val="20"/>
              </w:rPr>
              <w:t>2</w:t>
            </w:r>
            <w:r w:rsidR="002607A1" w:rsidRPr="006B15B0">
              <w:rPr>
                <w:rFonts w:ascii="Times New Roman" w:hAnsi="Times New Roman"/>
                <w:sz w:val="20"/>
              </w:rPr>
              <w:t>6</w:t>
            </w:r>
            <w:r w:rsidRPr="006B15B0">
              <w:rPr>
                <w:rFonts w:ascii="Times New Roman" w:hAnsi="Times New Roman"/>
                <w:sz w:val="20"/>
              </w:rPr>
              <w:t>.</w:t>
            </w:r>
          </w:p>
        </w:tc>
        <w:tc>
          <w:tcPr>
            <w:tcW w:w="2128" w:type="dxa"/>
          </w:tcPr>
          <w:p w14:paraId="306D6FAB" w14:textId="77777777" w:rsidR="00590A21" w:rsidRPr="006B15B0" w:rsidRDefault="00590A21" w:rsidP="00590A21">
            <w:pPr>
              <w:rPr>
                <w:rFonts w:ascii="Times New Roman" w:hAnsi="Times New Roman"/>
                <w:sz w:val="20"/>
              </w:rPr>
            </w:pPr>
            <w:r w:rsidRPr="006B15B0">
              <w:rPr>
                <w:rFonts w:ascii="Times New Roman" w:hAnsi="Times New Roman"/>
                <w:sz w:val="20"/>
              </w:rPr>
              <w:t xml:space="preserve">Anykščių r. sav., Anykščiai, </w:t>
            </w:r>
          </w:p>
          <w:p w14:paraId="7161C9F6" w14:textId="77777777" w:rsidR="00590A21" w:rsidRPr="006B15B0" w:rsidRDefault="00590A21" w:rsidP="00590A21">
            <w:pPr>
              <w:rPr>
                <w:rFonts w:ascii="Times New Roman" w:hAnsi="Times New Roman"/>
                <w:sz w:val="20"/>
              </w:rPr>
            </w:pPr>
            <w:r w:rsidRPr="006B15B0">
              <w:rPr>
                <w:rFonts w:ascii="Times New Roman" w:hAnsi="Times New Roman"/>
                <w:sz w:val="20"/>
              </w:rPr>
              <w:t>Šaltupio g. 2</w:t>
            </w:r>
          </w:p>
          <w:p w14:paraId="4F8DD036" w14:textId="77777777" w:rsidR="00590A21" w:rsidRPr="006B15B0" w:rsidRDefault="00590A21" w:rsidP="00590A21">
            <w:pPr>
              <w:rPr>
                <w:rFonts w:ascii="Times New Roman" w:hAnsi="Times New Roman"/>
                <w:sz w:val="20"/>
              </w:rPr>
            </w:pPr>
            <w:r w:rsidRPr="006B15B0">
              <w:rPr>
                <w:rFonts w:ascii="Times New Roman" w:hAnsi="Times New Roman"/>
                <w:sz w:val="20"/>
              </w:rPr>
              <w:t>Paslaugų</w:t>
            </w:r>
          </w:p>
          <w:p w14:paraId="0E798C8D" w14:textId="77777777" w:rsidR="00590A21" w:rsidRPr="006B15B0" w:rsidRDefault="00590A21" w:rsidP="00590A21">
            <w:pPr>
              <w:rPr>
                <w:rFonts w:ascii="Times New Roman" w:hAnsi="Times New Roman"/>
                <w:sz w:val="20"/>
              </w:rPr>
            </w:pPr>
          </w:p>
        </w:tc>
        <w:tc>
          <w:tcPr>
            <w:tcW w:w="1276" w:type="dxa"/>
          </w:tcPr>
          <w:p w14:paraId="6811A409"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UAB „Polonezas“</w:t>
            </w:r>
          </w:p>
          <w:p w14:paraId="07CECA8F"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134565210</w:t>
            </w:r>
          </w:p>
        </w:tc>
        <w:tc>
          <w:tcPr>
            <w:tcW w:w="1565" w:type="dxa"/>
          </w:tcPr>
          <w:p w14:paraId="233D88E6"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90/78301</w:t>
            </w:r>
          </w:p>
          <w:p w14:paraId="0AB994D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3496-3014-5016</w:t>
            </w:r>
          </w:p>
        </w:tc>
        <w:tc>
          <w:tcPr>
            <w:tcW w:w="1695" w:type="dxa"/>
          </w:tcPr>
          <w:p w14:paraId="0C8F687A" w14:textId="77777777" w:rsidR="00590A21" w:rsidRPr="006B15B0" w:rsidRDefault="00590A21" w:rsidP="00590A21">
            <w:pPr>
              <w:rPr>
                <w:rFonts w:ascii="Times New Roman" w:hAnsi="Times New Roman"/>
                <w:sz w:val="20"/>
              </w:rPr>
            </w:pPr>
            <w:r w:rsidRPr="006B15B0">
              <w:rPr>
                <w:rFonts w:ascii="Times New Roman" w:hAnsi="Times New Roman"/>
                <w:sz w:val="20"/>
              </w:rPr>
              <w:t>Nenaudojamas, apleistas</w:t>
            </w:r>
          </w:p>
          <w:p w14:paraId="74A7D387" w14:textId="77777777" w:rsidR="00590A21" w:rsidRPr="006B15B0" w:rsidRDefault="00590A21" w:rsidP="00590A21">
            <w:pPr>
              <w:rPr>
                <w:rFonts w:ascii="Times New Roman" w:hAnsi="Times New Roman"/>
                <w:sz w:val="20"/>
              </w:rPr>
            </w:pPr>
          </w:p>
        </w:tc>
        <w:tc>
          <w:tcPr>
            <w:tcW w:w="1054" w:type="dxa"/>
          </w:tcPr>
          <w:p w14:paraId="656ADF9F"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5011C116"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tc>
        <w:tc>
          <w:tcPr>
            <w:tcW w:w="1756" w:type="dxa"/>
          </w:tcPr>
          <w:p w14:paraId="5429392A" w14:textId="77777777" w:rsidR="00862D3A" w:rsidRPr="006B15B0" w:rsidRDefault="00862D3A" w:rsidP="00590A21">
            <w:pPr>
              <w:jc w:val="center"/>
              <w:rPr>
                <w:rFonts w:ascii="Times New Roman" w:hAnsi="Times New Roman"/>
                <w:sz w:val="20"/>
              </w:rPr>
            </w:pPr>
          </w:p>
          <w:p w14:paraId="4C82E7BC"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Pastatas-Viešasis tualetas</w:t>
            </w:r>
          </w:p>
        </w:tc>
      </w:tr>
      <w:tr w:rsidR="006B15B0" w:rsidRPr="006B15B0" w14:paraId="331398A4" w14:textId="77777777" w:rsidTr="00A74C10">
        <w:trPr>
          <w:jc w:val="center"/>
        </w:trPr>
        <w:tc>
          <w:tcPr>
            <w:tcW w:w="561" w:type="dxa"/>
          </w:tcPr>
          <w:p w14:paraId="1F4C879B" w14:textId="77777777" w:rsidR="00590A21" w:rsidRPr="006B15B0" w:rsidRDefault="00590A21" w:rsidP="002607A1">
            <w:pPr>
              <w:jc w:val="center"/>
              <w:rPr>
                <w:rFonts w:ascii="Times New Roman" w:hAnsi="Times New Roman"/>
                <w:sz w:val="20"/>
              </w:rPr>
            </w:pPr>
            <w:r w:rsidRPr="006B15B0">
              <w:rPr>
                <w:rFonts w:ascii="Times New Roman" w:hAnsi="Times New Roman"/>
                <w:sz w:val="20"/>
              </w:rPr>
              <w:t>2</w:t>
            </w:r>
            <w:r w:rsidR="002607A1" w:rsidRPr="006B15B0">
              <w:rPr>
                <w:rFonts w:ascii="Times New Roman" w:hAnsi="Times New Roman"/>
                <w:sz w:val="20"/>
              </w:rPr>
              <w:t>7</w:t>
            </w:r>
            <w:r w:rsidRPr="006B15B0">
              <w:rPr>
                <w:rFonts w:ascii="Times New Roman" w:hAnsi="Times New Roman"/>
                <w:sz w:val="20"/>
              </w:rPr>
              <w:t>.</w:t>
            </w:r>
          </w:p>
        </w:tc>
        <w:tc>
          <w:tcPr>
            <w:tcW w:w="2128" w:type="dxa"/>
          </w:tcPr>
          <w:p w14:paraId="55FB0AFE" w14:textId="77777777" w:rsidR="00A74C10" w:rsidRPr="006B15B0" w:rsidRDefault="00590A21" w:rsidP="00A74C10">
            <w:pPr>
              <w:rPr>
                <w:rFonts w:ascii="Times New Roman" w:hAnsi="Times New Roman"/>
                <w:i/>
                <w:sz w:val="20"/>
              </w:rPr>
            </w:pPr>
            <w:r w:rsidRPr="006B15B0">
              <w:rPr>
                <w:rFonts w:ascii="Times New Roman" w:hAnsi="Times New Roman"/>
                <w:sz w:val="20"/>
              </w:rPr>
              <w:t xml:space="preserve">Anykščių r. sav., </w:t>
            </w:r>
            <w:r w:rsidR="00A74C10" w:rsidRPr="006B15B0">
              <w:rPr>
                <w:rFonts w:ascii="Times New Roman" w:hAnsi="Times New Roman"/>
                <w:i/>
                <w:sz w:val="20"/>
              </w:rPr>
              <w:t>(duomenys neskelbtini)</w:t>
            </w:r>
          </w:p>
          <w:p w14:paraId="1AE18945" w14:textId="77777777" w:rsidR="00590A21" w:rsidRPr="006B15B0" w:rsidRDefault="00590A21" w:rsidP="00590A21">
            <w:pPr>
              <w:rPr>
                <w:rFonts w:ascii="Times New Roman" w:hAnsi="Times New Roman"/>
                <w:sz w:val="20"/>
              </w:rPr>
            </w:pPr>
            <w:r w:rsidRPr="006B15B0">
              <w:rPr>
                <w:rFonts w:ascii="Times New Roman" w:hAnsi="Times New Roman"/>
                <w:sz w:val="20"/>
              </w:rPr>
              <w:t>Kultūros</w:t>
            </w:r>
          </w:p>
        </w:tc>
        <w:tc>
          <w:tcPr>
            <w:tcW w:w="1276" w:type="dxa"/>
          </w:tcPr>
          <w:p w14:paraId="595BCB1F"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318C40CD" w14:textId="77777777" w:rsidR="00590A21" w:rsidRPr="006B15B0" w:rsidRDefault="00590A21" w:rsidP="00590A21">
            <w:pPr>
              <w:jc w:val="center"/>
              <w:rPr>
                <w:rFonts w:ascii="Times New Roman" w:hAnsi="Times New Roman"/>
                <w:sz w:val="20"/>
              </w:rPr>
            </w:pPr>
          </w:p>
        </w:tc>
        <w:tc>
          <w:tcPr>
            <w:tcW w:w="1565" w:type="dxa"/>
          </w:tcPr>
          <w:p w14:paraId="6C9EB876"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2017655B" w14:textId="77777777" w:rsidR="00590A21" w:rsidRPr="006B15B0" w:rsidRDefault="00590A21" w:rsidP="00590A21">
            <w:pPr>
              <w:jc w:val="center"/>
              <w:rPr>
                <w:rFonts w:ascii="Times New Roman" w:hAnsi="Times New Roman"/>
                <w:sz w:val="20"/>
              </w:rPr>
            </w:pPr>
          </w:p>
        </w:tc>
        <w:tc>
          <w:tcPr>
            <w:tcW w:w="1695" w:type="dxa"/>
          </w:tcPr>
          <w:p w14:paraId="3C98097C" w14:textId="77777777" w:rsidR="00590A21" w:rsidRPr="006B15B0" w:rsidRDefault="00590A21" w:rsidP="00590A21">
            <w:pPr>
              <w:rPr>
                <w:rFonts w:ascii="Times New Roman" w:hAnsi="Times New Roman"/>
                <w:sz w:val="20"/>
              </w:rPr>
            </w:pPr>
            <w:r w:rsidRPr="006B15B0">
              <w:rPr>
                <w:rFonts w:ascii="Times New Roman" w:hAnsi="Times New Roman"/>
                <w:sz w:val="20"/>
              </w:rPr>
              <w:t>Nenaudojamas, apleistas</w:t>
            </w:r>
          </w:p>
          <w:p w14:paraId="2FB0A115" w14:textId="77777777" w:rsidR="00590A21" w:rsidRPr="006B15B0" w:rsidRDefault="00590A21" w:rsidP="00590A21">
            <w:pPr>
              <w:rPr>
                <w:rFonts w:ascii="Times New Roman" w:hAnsi="Times New Roman"/>
                <w:sz w:val="20"/>
              </w:rPr>
            </w:pPr>
          </w:p>
        </w:tc>
        <w:tc>
          <w:tcPr>
            <w:tcW w:w="1054" w:type="dxa"/>
          </w:tcPr>
          <w:p w14:paraId="26205D99"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42B38E8C"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p w14:paraId="7D707423" w14:textId="77777777" w:rsidR="00590A21" w:rsidRPr="006B15B0" w:rsidRDefault="00590A21" w:rsidP="00590A21">
            <w:pPr>
              <w:jc w:val="center"/>
              <w:rPr>
                <w:rFonts w:ascii="Times New Roman" w:hAnsi="Times New Roman"/>
                <w:sz w:val="20"/>
              </w:rPr>
            </w:pPr>
          </w:p>
        </w:tc>
        <w:tc>
          <w:tcPr>
            <w:tcW w:w="1756" w:type="dxa"/>
          </w:tcPr>
          <w:p w14:paraId="5E245667"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Pastatas-Kultūros namai</w:t>
            </w:r>
          </w:p>
        </w:tc>
      </w:tr>
      <w:tr w:rsidR="006B15B0" w:rsidRPr="006B15B0" w14:paraId="77C1C879" w14:textId="77777777" w:rsidTr="00A74C10">
        <w:trPr>
          <w:trHeight w:val="809"/>
          <w:jc w:val="center"/>
        </w:trPr>
        <w:tc>
          <w:tcPr>
            <w:tcW w:w="561" w:type="dxa"/>
          </w:tcPr>
          <w:p w14:paraId="11D3A2A6" w14:textId="77777777" w:rsidR="00590A21" w:rsidRPr="006B15B0" w:rsidRDefault="00590A21" w:rsidP="006B15B0">
            <w:pPr>
              <w:jc w:val="center"/>
              <w:rPr>
                <w:rFonts w:ascii="Times New Roman" w:hAnsi="Times New Roman"/>
                <w:sz w:val="20"/>
              </w:rPr>
            </w:pPr>
            <w:r w:rsidRPr="006B15B0">
              <w:rPr>
                <w:rFonts w:ascii="Times New Roman" w:hAnsi="Times New Roman"/>
                <w:sz w:val="20"/>
              </w:rPr>
              <w:t>2</w:t>
            </w:r>
            <w:r w:rsidR="006B15B0" w:rsidRPr="006B15B0">
              <w:rPr>
                <w:rFonts w:ascii="Times New Roman" w:hAnsi="Times New Roman"/>
                <w:sz w:val="20"/>
              </w:rPr>
              <w:t>8</w:t>
            </w:r>
            <w:r w:rsidRPr="006B15B0">
              <w:rPr>
                <w:rFonts w:ascii="Times New Roman" w:hAnsi="Times New Roman"/>
                <w:sz w:val="20"/>
              </w:rPr>
              <w:t>.</w:t>
            </w:r>
          </w:p>
        </w:tc>
        <w:tc>
          <w:tcPr>
            <w:tcW w:w="2128" w:type="dxa"/>
            <w:tcBorders>
              <w:top w:val="single" w:sz="4" w:space="0" w:color="auto"/>
              <w:left w:val="single" w:sz="4" w:space="0" w:color="auto"/>
              <w:bottom w:val="single" w:sz="4" w:space="0" w:color="auto"/>
              <w:right w:val="single" w:sz="4" w:space="0" w:color="auto"/>
            </w:tcBorders>
          </w:tcPr>
          <w:p w14:paraId="7F137053" w14:textId="77777777" w:rsidR="00590A21" w:rsidRPr="006B15B0" w:rsidRDefault="00590A21" w:rsidP="00590A21">
            <w:pPr>
              <w:rPr>
                <w:rFonts w:ascii="Times New Roman" w:hAnsi="Times New Roman"/>
                <w:sz w:val="20"/>
              </w:rPr>
            </w:pPr>
            <w:r w:rsidRPr="006B15B0">
              <w:rPr>
                <w:rFonts w:ascii="Times New Roman" w:hAnsi="Times New Roman"/>
                <w:sz w:val="20"/>
              </w:rPr>
              <w:t>Anykščiai,</w:t>
            </w:r>
          </w:p>
          <w:p w14:paraId="27C91EEF" w14:textId="77777777" w:rsidR="00A74C10" w:rsidRPr="006B15B0" w:rsidRDefault="00A74C10" w:rsidP="00A74C10">
            <w:pPr>
              <w:rPr>
                <w:rFonts w:ascii="Times New Roman" w:hAnsi="Times New Roman"/>
                <w:i/>
                <w:sz w:val="20"/>
              </w:rPr>
            </w:pPr>
            <w:r w:rsidRPr="006B15B0">
              <w:rPr>
                <w:rFonts w:ascii="Times New Roman" w:hAnsi="Times New Roman"/>
                <w:i/>
                <w:sz w:val="20"/>
              </w:rPr>
              <w:t>(duomenys neskelbtini)</w:t>
            </w:r>
          </w:p>
          <w:p w14:paraId="69B4772F" w14:textId="77777777" w:rsidR="00590A21" w:rsidRPr="006B15B0" w:rsidRDefault="00590A21" w:rsidP="00590A21">
            <w:pPr>
              <w:rPr>
                <w:rFonts w:ascii="Times New Roman" w:hAnsi="Times New Roman"/>
                <w:sz w:val="20"/>
              </w:rPr>
            </w:pPr>
            <w:r w:rsidRPr="006B15B0">
              <w:rPr>
                <w:rFonts w:ascii="Times New Roman" w:hAnsi="Times New Roman"/>
                <w:sz w:val="20"/>
              </w:rPr>
              <w:t>Gamybos, pramonės</w:t>
            </w:r>
          </w:p>
        </w:tc>
        <w:tc>
          <w:tcPr>
            <w:tcW w:w="1276" w:type="dxa"/>
            <w:tcBorders>
              <w:top w:val="single" w:sz="4" w:space="0" w:color="auto"/>
              <w:left w:val="single" w:sz="4" w:space="0" w:color="auto"/>
              <w:bottom w:val="single" w:sz="4" w:space="0" w:color="auto"/>
              <w:right w:val="single" w:sz="4" w:space="0" w:color="auto"/>
            </w:tcBorders>
          </w:tcPr>
          <w:p w14:paraId="4B4D4766"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6EB90186" w14:textId="77777777" w:rsidR="00590A21" w:rsidRPr="006B15B0" w:rsidRDefault="00590A21" w:rsidP="00590A21">
            <w:pPr>
              <w:jc w:val="center"/>
              <w:rPr>
                <w:rFonts w:ascii="Times New Roman" w:hAnsi="Times New Roman"/>
                <w:sz w:val="20"/>
              </w:rPr>
            </w:pPr>
          </w:p>
        </w:tc>
        <w:tc>
          <w:tcPr>
            <w:tcW w:w="1565" w:type="dxa"/>
            <w:tcBorders>
              <w:top w:val="single" w:sz="4" w:space="0" w:color="auto"/>
              <w:left w:val="single" w:sz="4" w:space="0" w:color="auto"/>
              <w:bottom w:val="single" w:sz="4" w:space="0" w:color="auto"/>
              <w:right w:val="single" w:sz="4" w:space="0" w:color="auto"/>
            </w:tcBorders>
          </w:tcPr>
          <w:p w14:paraId="4A7C59FB"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1F94C608" w14:textId="77777777" w:rsidR="00590A21" w:rsidRPr="006B15B0" w:rsidRDefault="00590A21" w:rsidP="00862D3A">
            <w:pPr>
              <w:jc w:val="center"/>
              <w:rPr>
                <w:rFonts w:ascii="Times New Roman" w:hAnsi="Times New Roman"/>
                <w:sz w:val="20"/>
              </w:rPr>
            </w:pPr>
          </w:p>
        </w:tc>
        <w:tc>
          <w:tcPr>
            <w:tcW w:w="1695" w:type="dxa"/>
            <w:tcBorders>
              <w:top w:val="single" w:sz="4" w:space="0" w:color="auto"/>
              <w:left w:val="single" w:sz="4" w:space="0" w:color="auto"/>
              <w:bottom w:val="single" w:sz="4" w:space="0" w:color="auto"/>
              <w:right w:val="single" w:sz="4" w:space="0" w:color="auto"/>
            </w:tcBorders>
          </w:tcPr>
          <w:p w14:paraId="297DDE33" w14:textId="77777777" w:rsidR="00590A21" w:rsidRPr="006B15B0" w:rsidRDefault="00590A21" w:rsidP="00862D3A">
            <w:pPr>
              <w:rPr>
                <w:rFonts w:ascii="Times New Roman" w:hAnsi="Times New Roman"/>
                <w:sz w:val="20"/>
              </w:rPr>
            </w:pPr>
            <w:r w:rsidRPr="006B15B0">
              <w:rPr>
                <w:rFonts w:ascii="Times New Roman" w:hAnsi="Times New Roman"/>
                <w:sz w:val="20"/>
              </w:rPr>
              <w:t>Nenaudojamas, apleistas</w:t>
            </w:r>
          </w:p>
        </w:tc>
        <w:tc>
          <w:tcPr>
            <w:tcW w:w="1054" w:type="dxa"/>
            <w:tcBorders>
              <w:top w:val="single" w:sz="4" w:space="0" w:color="auto"/>
              <w:left w:val="single" w:sz="4" w:space="0" w:color="auto"/>
              <w:bottom w:val="single" w:sz="4" w:space="0" w:color="auto"/>
              <w:right w:val="single" w:sz="4" w:space="0" w:color="auto"/>
            </w:tcBorders>
          </w:tcPr>
          <w:p w14:paraId="5CC2145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1C92D780"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p w14:paraId="4861FC14" w14:textId="77777777" w:rsidR="00590A21" w:rsidRPr="006B15B0" w:rsidRDefault="00590A21" w:rsidP="00590A21">
            <w:pPr>
              <w:jc w:val="center"/>
              <w:rPr>
                <w:rFonts w:ascii="Times New Roman" w:hAnsi="Times New Roman"/>
                <w:sz w:val="20"/>
              </w:rPr>
            </w:pPr>
          </w:p>
        </w:tc>
        <w:tc>
          <w:tcPr>
            <w:tcW w:w="1756" w:type="dxa"/>
            <w:tcBorders>
              <w:top w:val="single" w:sz="4" w:space="0" w:color="auto"/>
              <w:left w:val="single" w:sz="4" w:space="0" w:color="auto"/>
              <w:bottom w:val="single" w:sz="4" w:space="0" w:color="auto"/>
              <w:right w:val="single" w:sz="4" w:space="0" w:color="auto"/>
            </w:tcBorders>
          </w:tcPr>
          <w:p w14:paraId="7210560B" w14:textId="77777777" w:rsidR="00590A21" w:rsidRPr="006B15B0" w:rsidRDefault="00590A21" w:rsidP="00862D3A">
            <w:pPr>
              <w:jc w:val="center"/>
              <w:rPr>
                <w:rFonts w:ascii="Times New Roman" w:hAnsi="Times New Roman"/>
                <w:sz w:val="20"/>
              </w:rPr>
            </w:pPr>
            <w:r w:rsidRPr="006B15B0">
              <w:rPr>
                <w:rFonts w:ascii="Times New Roman" w:hAnsi="Times New Roman"/>
                <w:sz w:val="20"/>
              </w:rPr>
              <w:t>Pastatas-Konditerijos cechas</w:t>
            </w:r>
          </w:p>
        </w:tc>
      </w:tr>
      <w:tr w:rsidR="006B15B0" w:rsidRPr="006B15B0" w14:paraId="392C2B13" w14:textId="77777777" w:rsidTr="00A74C10">
        <w:trPr>
          <w:jc w:val="center"/>
        </w:trPr>
        <w:tc>
          <w:tcPr>
            <w:tcW w:w="561" w:type="dxa"/>
          </w:tcPr>
          <w:p w14:paraId="6034BA20" w14:textId="77777777" w:rsidR="00590A21" w:rsidRPr="006B15B0" w:rsidRDefault="006B15B0" w:rsidP="00590A21">
            <w:pPr>
              <w:jc w:val="center"/>
              <w:rPr>
                <w:rFonts w:ascii="Times New Roman" w:hAnsi="Times New Roman"/>
                <w:sz w:val="20"/>
              </w:rPr>
            </w:pPr>
            <w:r w:rsidRPr="006B15B0">
              <w:rPr>
                <w:rFonts w:ascii="Times New Roman" w:hAnsi="Times New Roman"/>
                <w:sz w:val="20"/>
              </w:rPr>
              <w:t>39</w:t>
            </w:r>
            <w:r w:rsidR="00590A21" w:rsidRPr="006B15B0">
              <w:rPr>
                <w:rFonts w:ascii="Times New Roman" w:hAnsi="Times New Roman"/>
                <w:sz w:val="20"/>
              </w:rPr>
              <w:t>.</w:t>
            </w:r>
          </w:p>
        </w:tc>
        <w:tc>
          <w:tcPr>
            <w:tcW w:w="2128" w:type="dxa"/>
          </w:tcPr>
          <w:p w14:paraId="61D53451" w14:textId="77777777" w:rsidR="00590A21" w:rsidRPr="006B15B0" w:rsidRDefault="00590A21" w:rsidP="00590A21">
            <w:pPr>
              <w:rPr>
                <w:rFonts w:ascii="Times New Roman" w:hAnsi="Times New Roman"/>
                <w:sz w:val="20"/>
              </w:rPr>
            </w:pPr>
            <w:r w:rsidRPr="006B15B0">
              <w:rPr>
                <w:rFonts w:ascii="Times New Roman" w:hAnsi="Times New Roman"/>
                <w:sz w:val="20"/>
              </w:rPr>
              <w:t>Anykščių r. sav., Andrioniškio sen., Vertimų k.</w:t>
            </w:r>
            <w:r w:rsidR="004F7835" w:rsidRPr="006B15B0">
              <w:rPr>
                <w:rFonts w:ascii="Times New Roman" w:hAnsi="Times New Roman"/>
                <w:sz w:val="20"/>
              </w:rPr>
              <w:t xml:space="preserve"> 7</w:t>
            </w:r>
          </w:p>
          <w:p w14:paraId="4B44E755" w14:textId="77777777" w:rsidR="00590A21" w:rsidRPr="006B15B0" w:rsidRDefault="00590A21" w:rsidP="00590A21">
            <w:pPr>
              <w:rPr>
                <w:rFonts w:ascii="Times New Roman" w:hAnsi="Times New Roman"/>
                <w:sz w:val="20"/>
              </w:rPr>
            </w:pPr>
            <w:r w:rsidRPr="006B15B0">
              <w:rPr>
                <w:rFonts w:ascii="Times New Roman" w:hAnsi="Times New Roman"/>
                <w:sz w:val="20"/>
              </w:rPr>
              <w:t>Kita (fermų)</w:t>
            </w:r>
          </w:p>
          <w:p w14:paraId="2D6B94E7" w14:textId="77777777" w:rsidR="00590A21" w:rsidRPr="006B15B0" w:rsidRDefault="00590A21" w:rsidP="00590A21">
            <w:pPr>
              <w:rPr>
                <w:rFonts w:ascii="Times New Roman" w:hAnsi="Times New Roman"/>
                <w:sz w:val="20"/>
              </w:rPr>
            </w:pPr>
          </w:p>
        </w:tc>
        <w:tc>
          <w:tcPr>
            <w:tcW w:w="1276" w:type="dxa"/>
          </w:tcPr>
          <w:p w14:paraId="133C2069"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Uždaroji akcinė bendrovė „VERTMA“</w:t>
            </w:r>
          </w:p>
          <w:p w14:paraId="04B4225B"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154277824</w:t>
            </w:r>
          </w:p>
        </w:tc>
        <w:tc>
          <w:tcPr>
            <w:tcW w:w="1565" w:type="dxa"/>
          </w:tcPr>
          <w:p w14:paraId="0D96B81B"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44/1261414</w:t>
            </w:r>
          </w:p>
          <w:p w14:paraId="6A219C61"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 3496-5006-2012</w:t>
            </w:r>
          </w:p>
          <w:p w14:paraId="26791466" w14:textId="77777777" w:rsidR="00590A21" w:rsidRPr="006B15B0" w:rsidRDefault="00590A21" w:rsidP="00590A21">
            <w:pPr>
              <w:jc w:val="center"/>
              <w:rPr>
                <w:rFonts w:ascii="Times New Roman" w:hAnsi="Times New Roman"/>
                <w:sz w:val="20"/>
              </w:rPr>
            </w:pPr>
          </w:p>
          <w:p w14:paraId="0E105AC2" w14:textId="77777777" w:rsidR="00590A21" w:rsidRPr="006B15B0" w:rsidRDefault="00590A21" w:rsidP="00590A21">
            <w:pPr>
              <w:jc w:val="center"/>
              <w:rPr>
                <w:rFonts w:ascii="Times New Roman" w:hAnsi="Times New Roman"/>
                <w:sz w:val="20"/>
              </w:rPr>
            </w:pPr>
          </w:p>
        </w:tc>
        <w:tc>
          <w:tcPr>
            <w:tcW w:w="1695" w:type="dxa"/>
          </w:tcPr>
          <w:p w14:paraId="247685D1" w14:textId="77777777" w:rsidR="00590A21" w:rsidRPr="006B15B0" w:rsidRDefault="00590A21" w:rsidP="00590A21">
            <w:pPr>
              <w:rPr>
                <w:rFonts w:ascii="Times New Roman" w:hAnsi="Times New Roman"/>
                <w:sz w:val="20"/>
              </w:rPr>
            </w:pPr>
            <w:r w:rsidRPr="006B15B0">
              <w:rPr>
                <w:rFonts w:ascii="Times New Roman" w:hAnsi="Times New Roman"/>
                <w:sz w:val="20"/>
              </w:rPr>
              <w:t>Nenaudojamas,</w:t>
            </w:r>
          </w:p>
          <w:p w14:paraId="71F86562" w14:textId="77777777" w:rsidR="00590A21" w:rsidRPr="006B15B0" w:rsidRDefault="00590A21" w:rsidP="00590A21">
            <w:pPr>
              <w:rPr>
                <w:rFonts w:ascii="Times New Roman" w:hAnsi="Times New Roman"/>
                <w:sz w:val="20"/>
              </w:rPr>
            </w:pPr>
            <w:r w:rsidRPr="006B15B0">
              <w:rPr>
                <w:rFonts w:ascii="Times New Roman" w:hAnsi="Times New Roman"/>
                <w:sz w:val="20"/>
              </w:rPr>
              <w:t>apleistas</w:t>
            </w:r>
          </w:p>
          <w:p w14:paraId="61566539" w14:textId="77777777" w:rsidR="00590A21" w:rsidRPr="006B15B0" w:rsidRDefault="00590A21" w:rsidP="00590A21">
            <w:pPr>
              <w:rPr>
                <w:rFonts w:ascii="Times New Roman" w:hAnsi="Times New Roman"/>
                <w:sz w:val="20"/>
              </w:rPr>
            </w:pPr>
          </w:p>
          <w:p w14:paraId="4A762907" w14:textId="77777777" w:rsidR="00590A21" w:rsidRPr="006B15B0" w:rsidRDefault="00590A21" w:rsidP="00590A21">
            <w:pPr>
              <w:rPr>
                <w:rFonts w:ascii="Times New Roman" w:hAnsi="Times New Roman"/>
                <w:sz w:val="20"/>
              </w:rPr>
            </w:pPr>
          </w:p>
          <w:p w14:paraId="3210CBE8" w14:textId="77777777" w:rsidR="00590A21" w:rsidRPr="006B15B0" w:rsidRDefault="00590A21" w:rsidP="00590A21">
            <w:pPr>
              <w:rPr>
                <w:rFonts w:ascii="Times New Roman" w:hAnsi="Times New Roman"/>
                <w:sz w:val="20"/>
              </w:rPr>
            </w:pPr>
          </w:p>
        </w:tc>
        <w:tc>
          <w:tcPr>
            <w:tcW w:w="1054" w:type="dxa"/>
          </w:tcPr>
          <w:p w14:paraId="496B5F5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37367C0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p w14:paraId="4041F5EF" w14:textId="77777777" w:rsidR="00590A21" w:rsidRPr="006B15B0" w:rsidRDefault="00590A21" w:rsidP="00590A21">
            <w:pPr>
              <w:jc w:val="center"/>
              <w:rPr>
                <w:rFonts w:ascii="Times New Roman" w:hAnsi="Times New Roman"/>
                <w:sz w:val="20"/>
              </w:rPr>
            </w:pPr>
          </w:p>
          <w:p w14:paraId="3D84AB4A" w14:textId="77777777" w:rsidR="00590A21" w:rsidRPr="006B15B0" w:rsidRDefault="00590A21" w:rsidP="00590A21">
            <w:pPr>
              <w:rPr>
                <w:rFonts w:ascii="Times New Roman" w:hAnsi="Times New Roman"/>
                <w:sz w:val="20"/>
              </w:rPr>
            </w:pPr>
          </w:p>
          <w:p w14:paraId="25AC0B14" w14:textId="77777777" w:rsidR="00590A21" w:rsidRPr="006B15B0" w:rsidRDefault="00590A21" w:rsidP="00590A21">
            <w:pPr>
              <w:jc w:val="center"/>
              <w:rPr>
                <w:rFonts w:ascii="Times New Roman" w:hAnsi="Times New Roman"/>
                <w:sz w:val="20"/>
              </w:rPr>
            </w:pPr>
          </w:p>
        </w:tc>
        <w:tc>
          <w:tcPr>
            <w:tcW w:w="1756" w:type="dxa"/>
          </w:tcPr>
          <w:p w14:paraId="5431C5E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Pastatas-Veršidė</w:t>
            </w:r>
          </w:p>
          <w:p w14:paraId="1481D4E9" w14:textId="77777777" w:rsidR="00590A21" w:rsidRPr="006B15B0" w:rsidRDefault="00590A21" w:rsidP="00590A21">
            <w:pPr>
              <w:jc w:val="center"/>
              <w:rPr>
                <w:rFonts w:ascii="Times New Roman" w:hAnsi="Times New Roman"/>
                <w:sz w:val="20"/>
              </w:rPr>
            </w:pPr>
          </w:p>
          <w:p w14:paraId="53D1A5A4" w14:textId="77777777" w:rsidR="00590A21" w:rsidRPr="006B15B0" w:rsidRDefault="00590A21" w:rsidP="00590A21">
            <w:pPr>
              <w:jc w:val="center"/>
              <w:rPr>
                <w:rFonts w:ascii="Times New Roman" w:hAnsi="Times New Roman"/>
                <w:sz w:val="20"/>
              </w:rPr>
            </w:pPr>
          </w:p>
          <w:p w14:paraId="2CCC6ADB" w14:textId="77777777" w:rsidR="00590A21" w:rsidRPr="006B15B0" w:rsidRDefault="00590A21" w:rsidP="00590A21">
            <w:pPr>
              <w:rPr>
                <w:rFonts w:ascii="Times New Roman" w:hAnsi="Times New Roman"/>
                <w:sz w:val="20"/>
              </w:rPr>
            </w:pPr>
          </w:p>
        </w:tc>
      </w:tr>
      <w:tr w:rsidR="006B15B0" w:rsidRPr="006B15B0" w14:paraId="469DE038" w14:textId="77777777" w:rsidTr="00A74C10">
        <w:trPr>
          <w:trHeight w:val="1234"/>
          <w:jc w:val="center"/>
        </w:trPr>
        <w:tc>
          <w:tcPr>
            <w:tcW w:w="561" w:type="dxa"/>
          </w:tcPr>
          <w:p w14:paraId="6E7D57BC" w14:textId="77777777" w:rsidR="00590A21" w:rsidRPr="006B15B0" w:rsidRDefault="00590A21" w:rsidP="006B15B0">
            <w:pPr>
              <w:jc w:val="center"/>
              <w:rPr>
                <w:rFonts w:ascii="Times New Roman" w:hAnsi="Times New Roman"/>
                <w:sz w:val="20"/>
              </w:rPr>
            </w:pPr>
            <w:r w:rsidRPr="006B15B0">
              <w:rPr>
                <w:rFonts w:ascii="Times New Roman" w:hAnsi="Times New Roman"/>
                <w:sz w:val="20"/>
              </w:rPr>
              <w:t>3</w:t>
            </w:r>
            <w:r w:rsidR="006B15B0" w:rsidRPr="006B15B0">
              <w:rPr>
                <w:rFonts w:ascii="Times New Roman" w:hAnsi="Times New Roman"/>
                <w:sz w:val="20"/>
              </w:rPr>
              <w:t>0</w:t>
            </w:r>
            <w:r w:rsidRPr="006B15B0">
              <w:rPr>
                <w:rFonts w:ascii="Times New Roman" w:hAnsi="Times New Roman"/>
                <w:sz w:val="20"/>
              </w:rPr>
              <w:t>.</w:t>
            </w:r>
          </w:p>
        </w:tc>
        <w:tc>
          <w:tcPr>
            <w:tcW w:w="2128" w:type="dxa"/>
          </w:tcPr>
          <w:p w14:paraId="599BAD59" w14:textId="77777777" w:rsidR="00A74C10" w:rsidRPr="006B15B0" w:rsidRDefault="00590A21" w:rsidP="00A74C10">
            <w:pPr>
              <w:rPr>
                <w:rFonts w:ascii="Times New Roman" w:hAnsi="Times New Roman"/>
                <w:i/>
                <w:sz w:val="20"/>
              </w:rPr>
            </w:pPr>
            <w:r w:rsidRPr="006B15B0">
              <w:rPr>
                <w:rFonts w:ascii="Times New Roman" w:hAnsi="Times New Roman"/>
                <w:sz w:val="20"/>
              </w:rPr>
              <w:t xml:space="preserve">Anykščių r. sav., </w:t>
            </w:r>
            <w:r w:rsidR="00A74C10" w:rsidRPr="006B15B0">
              <w:rPr>
                <w:rFonts w:ascii="Times New Roman" w:hAnsi="Times New Roman"/>
                <w:i/>
                <w:sz w:val="20"/>
              </w:rPr>
              <w:t>(duomenys neskelbtini)</w:t>
            </w:r>
          </w:p>
          <w:p w14:paraId="44561875" w14:textId="77777777" w:rsidR="00590A21" w:rsidRPr="006B15B0" w:rsidRDefault="00590A21" w:rsidP="00A5129E">
            <w:pPr>
              <w:rPr>
                <w:rFonts w:ascii="Times New Roman" w:hAnsi="Times New Roman"/>
                <w:sz w:val="20"/>
              </w:rPr>
            </w:pPr>
            <w:r w:rsidRPr="006B15B0">
              <w:rPr>
                <w:rFonts w:ascii="Times New Roman" w:hAnsi="Times New Roman"/>
                <w:sz w:val="20"/>
              </w:rPr>
              <w:t>Gyvenamoji (įvairioms socialinėms grupėms)</w:t>
            </w:r>
          </w:p>
        </w:tc>
        <w:tc>
          <w:tcPr>
            <w:tcW w:w="1276" w:type="dxa"/>
          </w:tcPr>
          <w:p w14:paraId="35F51446"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 xml:space="preserve"> (duomenys neskelbtini)</w:t>
            </w:r>
          </w:p>
          <w:p w14:paraId="16179E1E" w14:textId="77777777" w:rsidR="00A74C10" w:rsidRPr="006B15B0" w:rsidRDefault="00A74C10" w:rsidP="00590A21">
            <w:pPr>
              <w:jc w:val="center"/>
              <w:rPr>
                <w:rFonts w:ascii="Times New Roman" w:hAnsi="Times New Roman"/>
                <w:sz w:val="20"/>
              </w:rPr>
            </w:pPr>
          </w:p>
        </w:tc>
        <w:tc>
          <w:tcPr>
            <w:tcW w:w="1565" w:type="dxa"/>
          </w:tcPr>
          <w:p w14:paraId="2319B2D3" w14:textId="77777777" w:rsidR="00A74C10" w:rsidRPr="006B15B0" w:rsidRDefault="00A74C10" w:rsidP="00A74C10">
            <w:pPr>
              <w:jc w:val="center"/>
              <w:rPr>
                <w:rFonts w:ascii="Times New Roman" w:hAnsi="Times New Roman"/>
                <w:i/>
                <w:sz w:val="20"/>
              </w:rPr>
            </w:pPr>
            <w:r w:rsidRPr="006B15B0">
              <w:rPr>
                <w:rFonts w:ascii="Times New Roman" w:hAnsi="Times New Roman"/>
                <w:i/>
                <w:sz w:val="20"/>
              </w:rPr>
              <w:t>(duomenys neskelbtini)</w:t>
            </w:r>
          </w:p>
          <w:p w14:paraId="2BEE1EE5" w14:textId="77777777" w:rsidR="00590A21" w:rsidRPr="006B15B0" w:rsidRDefault="00590A21" w:rsidP="00590A21">
            <w:pPr>
              <w:jc w:val="center"/>
              <w:rPr>
                <w:rFonts w:ascii="Times New Roman" w:hAnsi="Times New Roman"/>
                <w:sz w:val="20"/>
              </w:rPr>
            </w:pPr>
          </w:p>
        </w:tc>
        <w:tc>
          <w:tcPr>
            <w:tcW w:w="1695" w:type="dxa"/>
          </w:tcPr>
          <w:p w14:paraId="692413A7" w14:textId="77777777" w:rsidR="00590A21" w:rsidRPr="006B15B0" w:rsidRDefault="00590A21" w:rsidP="00A5129E">
            <w:pPr>
              <w:rPr>
                <w:rFonts w:ascii="Times New Roman" w:hAnsi="Times New Roman"/>
                <w:sz w:val="20"/>
              </w:rPr>
            </w:pPr>
            <w:r w:rsidRPr="006B15B0">
              <w:rPr>
                <w:rFonts w:ascii="Times New Roman" w:hAnsi="Times New Roman"/>
                <w:sz w:val="20"/>
              </w:rPr>
              <w:t>Nenaudojamas, apleistas</w:t>
            </w:r>
          </w:p>
        </w:tc>
        <w:tc>
          <w:tcPr>
            <w:tcW w:w="1054" w:type="dxa"/>
          </w:tcPr>
          <w:p w14:paraId="2812CD0E"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74514E53" w14:textId="77777777" w:rsidR="00590A21" w:rsidRPr="006B15B0" w:rsidRDefault="00590A21" w:rsidP="00A5129E">
            <w:pPr>
              <w:jc w:val="center"/>
              <w:rPr>
                <w:rFonts w:ascii="Times New Roman" w:hAnsi="Times New Roman"/>
                <w:sz w:val="20"/>
              </w:rPr>
            </w:pPr>
            <w:r w:rsidRPr="006B15B0">
              <w:rPr>
                <w:rFonts w:ascii="Times New Roman" w:hAnsi="Times New Roman"/>
                <w:sz w:val="20"/>
              </w:rPr>
              <w:t>3.3</w:t>
            </w:r>
          </w:p>
        </w:tc>
        <w:tc>
          <w:tcPr>
            <w:tcW w:w="1756" w:type="dxa"/>
          </w:tcPr>
          <w:p w14:paraId="6E36C7DA"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Pastatas-Bendrabutis</w:t>
            </w:r>
          </w:p>
        </w:tc>
      </w:tr>
      <w:tr w:rsidR="006B15B0" w:rsidRPr="006B15B0" w14:paraId="04CF309D" w14:textId="77777777" w:rsidTr="00A74C10">
        <w:trPr>
          <w:trHeight w:val="1386"/>
          <w:jc w:val="center"/>
        </w:trPr>
        <w:tc>
          <w:tcPr>
            <w:tcW w:w="561" w:type="dxa"/>
          </w:tcPr>
          <w:p w14:paraId="31AF9F15" w14:textId="77777777" w:rsidR="00590A21" w:rsidRPr="006B15B0" w:rsidRDefault="00590A21" w:rsidP="006B15B0">
            <w:pPr>
              <w:jc w:val="center"/>
              <w:rPr>
                <w:rFonts w:ascii="Times New Roman" w:hAnsi="Times New Roman"/>
                <w:sz w:val="20"/>
              </w:rPr>
            </w:pPr>
            <w:r w:rsidRPr="006B15B0">
              <w:rPr>
                <w:rFonts w:ascii="Times New Roman" w:hAnsi="Times New Roman"/>
                <w:sz w:val="20"/>
              </w:rPr>
              <w:t>3</w:t>
            </w:r>
            <w:r w:rsidR="006B15B0" w:rsidRPr="006B15B0">
              <w:rPr>
                <w:rFonts w:ascii="Times New Roman" w:hAnsi="Times New Roman"/>
                <w:sz w:val="20"/>
              </w:rPr>
              <w:t>1</w:t>
            </w:r>
            <w:r w:rsidRPr="006B15B0">
              <w:rPr>
                <w:rFonts w:ascii="Times New Roman" w:hAnsi="Times New Roman"/>
                <w:sz w:val="20"/>
              </w:rPr>
              <w:t>.</w:t>
            </w:r>
          </w:p>
        </w:tc>
        <w:tc>
          <w:tcPr>
            <w:tcW w:w="2128" w:type="dxa"/>
          </w:tcPr>
          <w:p w14:paraId="3976C132" w14:textId="77777777" w:rsidR="00590A21" w:rsidRPr="006B15B0" w:rsidRDefault="00590A21" w:rsidP="00590A21">
            <w:pPr>
              <w:rPr>
                <w:rFonts w:ascii="Times New Roman" w:hAnsi="Times New Roman"/>
                <w:sz w:val="20"/>
              </w:rPr>
            </w:pPr>
            <w:r w:rsidRPr="006B15B0">
              <w:rPr>
                <w:rFonts w:ascii="Times New Roman" w:hAnsi="Times New Roman"/>
                <w:sz w:val="20"/>
              </w:rPr>
              <w:t>Anykščių r. sav., Svėdasų sen., Kunigiškių k., Kunigiškių g.6</w:t>
            </w:r>
          </w:p>
          <w:p w14:paraId="1BDE6977" w14:textId="77777777" w:rsidR="00590A21" w:rsidRPr="006B15B0" w:rsidRDefault="00590A21" w:rsidP="00590A21">
            <w:pPr>
              <w:rPr>
                <w:rFonts w:ascii="Times New Roman" w:hAnsi="Times New Roman"/>
                <w:sz w:val="20"/>
              </w:rPr>
            </w:pPr>
            <w:r w:rsidRPr="006B15B0">
              <w:rPr>
                <w:rFonts w:ascii="Times New Roman" w:hAnsi="Times New Roman"/>
                <w:sz w:val="20"/>
              </w:rPr>
              <w:t>Mokslo</w:t>
            </w:r>
          </w:p>
        </w:tc>
        <w:tc>
          <w:tcPr>
            <w:tcW w:w="1276" w:type="dxa"/>
          </w:tcPr>
          <w:p w14:paraId="3E80CCF4"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UAB „Milenaris Group“</w:t>
            </w:r>
          </w:p>
          <w:p w14:paraId="6E43747F"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302459966</w:t>
            </w:r>
          </w:p>
        </w:tc>
        <w:tc>
          <w:tcPr>
            <w:tcW w:w="1565" w:type="dxa"/>
          </w:tcPr>
          <w:p w14:paraId="2CD90D65"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34/14574</w:t>
            </w:r>
          </w:p>
          <w:p w14:paraId="1DE3ACD7"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Unikalus Nr.</w:t>
            </w:r>
          </w:p>
          <w:p w14:paraId="426A8314"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3496-4010-4016</w:t>
            </w:r>
          </w:p>
        </w:tc>
        <w:tc>
          <w:tcPr>
            <w:tcW w:w="1695" w:type="dxa"/>
          </w:tcPr>
          <w:p w14:paraId="0B338157" w14:textId="77777777" w:rsidR="00590A21" w:rsidRPr="006B15B0" w:rsidRDefault="00590A21" w:rsidP="00A5129E">
            <w:pPr>
              <w:rPr>
                <w:rFonts w:ascii="Times New Roman" w:hAnsi="Times New Roman"/>
                <w:sz w:val="20"/>
              </w:rPr>
            </w:pPr>
            <w:r w:rsidRPr="006B15B0">
              <w:rPr>
                <w:rFonts w:ascii="Times New Roman" w:hAnsi="Times New Roman"/>
                <w:sz w:val="20"/>
              </w:rPr>
              <w:t>Nenaudojamas, apleistas</w:t>
            </w:r>
          </w:p>
        </w:tc>
        <w:tc>
          <w:tcPr>
            <w:tcW w:w="1054" w:type="dxa"/>
          </w:tcPr>
          <w:p w14:paraId="51F5AFBC"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3.1</w:t>
            </w:r>
          </w:p>
          <w:p w14:paraId="5963A3ED"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3.3</w:t>
            </w:r>
          </w:p>
        </w:tc>
        <w:tc>
          <w:tcPr>
            <w:tcW w:w="1756" w:type="dxa"/>
          </w:tcPr>
          <w:p w14:paraId="5E9492C3" w14:textId="77777777" w:rsidR="00590A21" w:rsidRPr="006B15B0" w:rsidRDefault="00590A21" w:rsidP="00590A21">
            <w:pPr>
              <w:jc w:val="center"/>
              <w:rPr>
                <w:rFonts w:ascii="Times New Roman" w:hAnsi="Times New Roman"/>
                <w:sz w:val="20"/>
              </w:rPr>
            </w:pPr>
            <w:r w:rsidRPr="006B15B0">
              <w:rPr>
                <w:rFonts w:ascii="Times New Roman" w:hAnsi="Times New Roman"/>
                <w:sz w:val="20"/>
              </w:rPr>
              <w:t>Pastatas-Mokykla</w:t>
            </w:r>
          </w:p>
        </w:tc>
      </w:tr>
    </w:tbl>
    <w:p w14:paraId="1B88AE7C" w14:textId="77777777" w:rsidR="00C806F3" w:rsidRPr="006B15B0" w:rsidRDefault="00C806F3" w:rsidP="00C806F3">
      <w:pPr>
        <w:jc w:val="center"/>
        <w:rPr>
          <w:rFonts w:ascii="Times New Roman" w:hAnsi="Times New Roman"/>
          <w:sz w:val="20"/>
        </w:rPr>
      </w:pPr>
    </w:p>
    <w:p w14:paraId="659A8E68" w14:textId="77777777" w:rsidR="00C806F3" w:rsidRPr="006B15B0" w:rsidRDefault="00C806F3" w:rsidP="00C806F3">
      <w:pPr>
        <w:jc w:val="center"/>
        <w:rPr>
          <w:rFonts w:ascii="Times New Roman" w:hAnsi="Times New Roman"/>
          <w:sz w:val="20"/>
        </w:rPr>
      </w:pPr>
      <w:r w:rsidRPr="006B15B0">
        <w:rPr>
          <w:rFonts w:ascii="Times New Roman" w:hAnsi="Times New Roman"/>
          <w:sz w:val="20"/>
        </w:rPr>
        <w:t>_____________________________________________</w:t>
      </w:r>
    </w:p>
    <w:p w14:paraId="755610EE" w14:textId="77777777" w:rsidR="00772978" w:rsidRPr="006B15B0" w:rsidRDefault="00772978" w:rsidP="00C806F3">
      <w:pPr>
        <w:jc w:val="center"/>
        <w:rPr>
          <w:rFonts w:ascii="Times New Roman" w:hAnsi="Times New Roman"/>
          <w:sz w:val="20"/>
        </w:rPr>
      </w:pPr>
    </w:p>
    <w:p w14:paraId="01D482E9" w14:textId="77777777" w:rsidR="00772978" w:rsidRPr="006B15B0" w:rsidRDefault="00772978" w:rsidP="00C806F3">
      <w:pPr>
        <w:jc w:val="center"/>
        <w:rPr>
          <w:rFonts w:ascii="Times New Roman" w:hAnsi="Times New Roman"/>
          <w:sz w:val="20"/>
        </w:rPr>
      </w:pPr>
    </w:p>
    <w:p w14:paraId="50AECF47" w14:textId="77777777" w:rsidR="00E04FDA" w:rsidRPr="006B15B0" w:rsidRDefault="00E04FDA" w:rsidP="00C806F3">
      <w:pPr>
        <w:jc w:val="center"/>
        <w:rPr>
          <w:rFonts w:ascii="Times New Roman" w:hAnsi="Times New Roman"/>
          <w:sz w:val="20"/>
        </w:rPr>
      </w:pPr>
    </w:p>
    <w:p w14:paraId="5D52BE32" w14:textId="77777777" w:rsidR="00E04FDA" w:rsidRPr="006B15B0" w:rsidRDefault="00E04FDA" w:rsidP="00C806F3">
      <w:pPr>
        <w:jc w:val="center"/>
        <w:rPr>
          <w:rFonts w:ascii="Times New Roman" w:hAnsi="Times New Roman"/>
          <w:sz w:val="20"/>
        </w:rPr>
      </w:pPr>
    </w:p>
    <w:p w14:paraId="4A57681E" w14:textId="77777777" w:rsidR="00E04FDA" w:rsidRPr="006B15B0" w:rsidRDefault="00E04FDA" w:rsidP="00C806F3">
      <w:pPr>
        <w:jc w:val="center"/>
        <w:rPr>
          <w:rFonts w:ascii="Times New Roman" w:hAnsi="Times New Roman"/>
          <w:sz w:val="20"/>
        </w:rPr>
      </w:pPr>
    </w:p>
    <w:p w14:paraId="16422C94" w14:textId="77777777" w:rsidR="00E04FDA" w:rsidRDefault="00E04FDA" w:rsidP="00C806F3">
      <w:pPr>
        <w:jc w:val="center"/>
        <w:rPr>
          <w:rFonts w:ascii="Times New Roman" w:hAnsi="Times New Roman"/>
          <w:sz w:val="20"/>
        </w:rPr>
      </w:pPr>
    </w:p>
    <w:p w14:paraId="03B4EFE7" w14:textId="77777777" w:rsidR="00E04FDA" w:rsidRDefault="00E04FDA" w:rsidP="00C806F3">
      <w:pPr>
        <w:jc w:val="center"/>
        <w:rPr>
          <w:rFonts w:ascii="Times New Roman" w:hAnsi="Times New Roman"/>
          <w:sz w:val="20"/>
        </w:rPr>
      </w:pPr>
    </w:p>
    <w:p w14:paraId="4F6424FE" w14:textId="77777777" w:rsidR="00E04FDA" w:rsidRDefault="00E04FDA" w:rsidP="00C806F3">
      <w:pPr>
        <w:jc w:val="center"/>
        <w:rPr>
          <w:rFonts w:ascii="Times New Roman" w:hAnsi="Times New Roman"/>
          <w:sz w:val="20"/>
        </w:rPr>
      </w:pPr>
    </w:p>
    <w:p w14:paraId="4FEC0754" w14:textId="77777777" w:rsidR="00E04FDA" w:rsidRDefault="00E04FDA" w:rsidP="00C806F3">
      <w:pPr>
        <w:jc w:val="center"/>
        <w:rPr>
          <w:rFonts w:ascii="Times New Roman" w:hAnsi="Times New Roman"/>
          <w:sz w:val="20"/>
        </w:rPr>
      </w:pPr>
    </w:p>
    <w:p w14:paraId="2CE2004D" w14:textId="77777777" w:rsidR="00E04FDA" w:rsidRDefault="00E04FDA" w:rsidP="00C806F3">
      <w:pPr>
        <w:jc w:val="center"/>
        <w:rPr>
          <w:rFonts w:ascii="Times New Roman" w:hAnsi="Times New Roman"/>
          <w:sz w:val="20"/>
        </w:rPr>
      </w:pPr>
    </w:p>
    <w:p w14:paraId="75325B31" w14:textId="77777777" w:rsidR="00E04FDA" w:rsidRDefault="00E04FDA" w:rsidP="00C806F3">
      <w:pPr>
        <w:jc w:val="center"/>
        <w:rPr>
          <w:rFonts w:ascii="Times New Roman" w:hAnsi="Times New Roman"/>
          <w:sz w:val="20"/>
        </w:rPr>
      </w:pPr>
    </w:p>
    <w:p w14:paraId="27E1631C" w14:textId="77777777" w:rsidR="00E04FDA" w:rsidRDefault="00E04FDA" w:rsidP="00C806F3">
      <w:pPr>
        <w:jc w:val="center"/>
        <w:rPr>
          <w:rFonts w:ascii="Times New Roman" w:hAnsi="Times New Roman"/>
          <w:sz w:val="20"/>
        </w:rPr>
      </w:pPr>
    </w:p>
    <w:p w14:paraId="0CA3E9D7" w14:textId="77777777" w:rsidR="006B15B0" w:rsidRDefault="006B15B0" w:rsidP="00C806F3">
      <w:pPr>
        <w:jc w:val="center"/>
        <w:rPr>
          <w:rFonts w:ascii="Times New Roman" w:hAnsi="Times New Roman"/>
          <w:sz w:val="20"/>
        </w:rPr>
      </w:pPr>
    </w:p>
    <w:p w14:paraId="074E8738" w14:textId="77777777" w:rsidR="006B15B0" w:rsidRDefault="006B15B0" w:rsidP="00C806F3">
      <w:pPr>
        <w:jc w:val="center"/>
        <w:rPr>
          <w:rFonts w:ascii="Times New Roman" w:hAnsi="Times New Roman"/>
          <w:sz w:val="20"/>
        </w:rPr>
      </w:pPr>
    </w:p>
    <w:p w14:paraId="6AA625F7" w14:textId="77777777" w:rsidR="006B15B0" w:rsidRDefault="006B15B0" w:rsidP="00C806F3">
      <w:pPr>
        <w:jc w:val="center"/>
        <w:rPr>
          <w:rFonts w:ascii="Times New Roman" w:hAnsi="Times New Roman"/>
          <w:sz w:val="20"/>
        </w:rPr>
      </w:pPr>
    </w:p>
    <w:p w14:paraId="030B5E89" w14:textId="77777777" w:rsidR="006B15B0" w:rsidRDefault="006B15B0" w:rsidP="00C806F3">
      <w:pPr>
        <w:jc w:val="center"/>
        <w:rPr>
          <w:rFonts w:ascii="Times New Roman" w:hAnsi="Times New Roman"/>
          <w:sz w:val="20"/>
        </w:rPr>
      </w:pPr>
    </w:p>
    <w:p w14:paraId="66364D2A" w14:textId="77777777" w:rsidR="006B15B0" w:rsidRDefault="006B15B0" w:rsidP="00C806F3">
      <w:pPr>
        <w:jc w:val="center"/>
        <w:rPr>
          <w:rFonts w:ascii="Times New Roman" w:hAnsi="Times New Roman"/>
          <w:sz w:val="20"/>
        </w:rPr>
      </w:pPr>
    </w:p>
    <w:p w14:paraId="4C3B2238" w14:textId="77777777" w:rsidR="00E04FDA" w:rsidRDefault="00E04FDA" w:rsidP="00C806F3">
      <w:pPr>
        <w:jc w:val="center"/>
        <w:rPr>
          <w:rFonts w:ascii="Times New Roman" w:hAnsi="Times New Roman"/>
          <w:sz w:val="20"/>
        </w:rPr>
      </w:pPr>
    </w:p>
    <w:p w14:paraId="139CA6A6" w14:textId="77777777" w:rsidR="00E04FDA" w:rsidRDefault="00E04FDA" w:rsidP="00C806F3">
      <w:pPr>
        <w:jc w:val="center"/>
        <w:rPr>
          <w:rFonts w:ascii="Times New Roman" w:hAnsi="Times New Roman"/>
          <w:sz w:val="20"/>
        </w:rPr>
      </w:pPr>
    </w:p>
    <w:p w14:paraId="7BB1DBC8" w14:textId="77777777" w:rsidR="00961601" w:rsidRDefault="00716B81" w:rsidP="00961601">
      <w:pPr>
        <w:pStyle w:val="Pagrindinistekstas"/>
        <w:spacing w:line="240" w:lineRule="auto"/>
        <w:rPr>
          <w:sz w:val="24"/>
          <w:szCs w:val="24"/>
        </w:rPr>
      </w:pPr>
      <w:r w:rsidRPr="009A3589">
        <w:rPr>
          <w:sz w:val="24"/>
          <w:szCs w:val="24"/>
        </w:rPr>
        <w:lastRenderedPageBreak/>
        <w:t>SAVIVALDYBĖS TARYBOS SPRENDIMO ,,DĖL nekilnojamojo turto, KURIam UŽ 202</w:t>
      </w:r>
      <w:r w:rsidR="00961601">
        <w:rPr>
          <w:sz w:val="24"/>
          <w:szCs w:val="24"/>
        </w:rPr>
        <w:t>5</w:t>
      </w:r>
      <w:r w:rsidRPr="009A3589">
        <w:rPr>
          <w:sz w:val="24"/>
          <w:szCs w:val="24"/>
        </w:rPr>
        <w:t xml:space="preserve"> METUS TAIKOMAS 3 PROCENTŲ NEKILNOJAMOJO TURTO mokesčio </w:t>
      </w:r>
      <w:r w:rsidR="00961601">
        <w:rPr>
          <w:sz w:val="24"/>
          <w:szCs w:val="24"/>
        </w:rPr>
        <w:t xml:space="preserve">tarifAS, SĄRAŠO PATVIRTINIMO“ </w:t>
      </w:r>
      <w:r w:rsidRPr="009A3589">
        <w:rPr>
          <w:sz w:val="24"/>
          <w:szCs w:val="24"/>
        </w:rPr>
        <w:t>PROJEKTO</w:t>
      </w:r>
    </w:p>
    <w:p w14:paraId="714991AC" w14:textId="77777777" w:rsidR="00716B81" w:rsidRPr="00961601" w:rsidRDefault="00716B81" w:rsidP="00961601">
      <w:pPr>
        <w:pStyle w:val="Pagrindinistekstas"/>
        <w:spacing w:line="240" w:lineRule="auto"/>
        <w:rPr>
          <w:sz w:val="24"/>
          <w:szCs w:val="24"/>
          <w:lang w:eastAsia="lt-LT"/>
        </w:rPr>
      </w:pPr>
      <w:r w:rsidRPr="00961601">
        <w:rPr>
          <w:sz w:val="24"/>
          <w:szCs w:val="24"/>
        </w:rPr>
        <w:t>AIŠKINAMASIS RAŠTAS</w:t>
      </w:r>
    </w:p>
    <w:p w14:paraId="2E6663CE" w14:textId="77777777" w:rsidR="00716B81" w:rsidRPr="00716B81" w:rsidRDefault="00716B81" w:rsidP="00716B81">
      <w:pPr>
        <w:ind w:firstLine="720"/>
        <w:jc w:val="center"/>
        <w:rPr>
          <w:rFonts w:ascii="Times New Roman" w:hAnsi="Times New Roman"/>
          <w:b/>
          <w:szCs w:val="24"/>
        </w:rPr>
      </w:pPr>
    </w:p>
    <w:p w14:paraId="290F941A" w14:textId="77777777" w:rsidR="00716B81" w:rsidRPr="00716B81" w:rsidRDefault="00716B81" w:rsidP="00716B81">
      <w:pPr>
        <w:numPr>
          <w:ilvl w:val="0"/>
          <w:numId w:val="12"/>
        </w:numPr>
        <w:tabs>
          <w:tab w:val="left" w:pos="993"/>
        </w:tabs>
        <w:contextualSpacing/>
        <w:jc w:val="both"/>
        <w:rPr>
          <w:rFonts w:ascii="Times New Roman" w:hAnsi="Times New Roman"/>
          <w:b/>
          <w:szCs w:val="24"/>
        </w:rPr>
      </w:pPr>
      <w:r w:rsidRPr="00716B81">
        <w:rPr>
          <w:rFonts w:ascii="Times New Roman" w:hAnsi="Times New Roman"/>
          <w:b/>
          <w:szCs w:val="24"/>
        </w:rPr>
        <w:t>Sprendimo projekto tikslai ir uždaviniai</w:t>
      </w:r>
    </w:p>
    <w:p w14:paraId="55B1811C" w14:textId="77777777" w:rsidR="00961601" w:rsidRDefault="00716B81" w:rsidP="00961601">
      <w:pPr>
        <w:tabs>
          <w:tab w:val="left" w:pos="142"/>
          <w:tab w:val="left" w:pos="567"/>
          <w:tab w:val="left" w:pos="1701"/>
        </w:tabs>
        <w:spacing w:line="276" w:lineRule="auto"/>
        <w:ind w:firstLine="709"/>
        <w:jc w:val="both"/>
        <w:rPr>
          <w:rFonts w:ascii="Times New Roman" w:hAnsi="Times New Roman"/>
          <w:szCs w:val="24"/>
        </w:rPr>
      </w:pPr>
      <w:r w:rsidRPr="00716B81">
        <w:rPr>
          <w:rFonts w:ascii="Times New Roman" w:hAnsi="Times New Roman"/>
          <w:szCs w:val="24"/>
        </w:rPr>
        <w:t>Sprendimo projekto tikslas – pat</w:t>
      </w:r>
      <w:r>
        <w:rPr>
          <w:rFonts w:ascii="Times New Roman" w:hAnsi="Times New Roman"/>
          <w:szCs w:val="24"/>
        </w:rPr>
        <w:t>virtinti</w:t>
      </w:r>
      <w:r w:rsidRPr="00716B81">
        <w:rPr>
          <w:rFonts w:ascii="Times New Roman" w:hAnsi="Times New Roman"/>
          <w:szCs w:val="24"/>
        </w:rPr>
        <w:t xml:space="preserve"> </w:t>
      </w:r>
      <w:r w:rsidRPr="00716B81">
        <w:rPr>
          <w:rFonts w:ascii="Times New Roman" w:hAnsi="Times New Roman"/>
          <w:bCs/>
          <w:szCs w:val="24"/>
        </w:rPr>
        <w:t xml:space="preserve">nekilnojamojo turto sąrašą, </w:t>
      </w:r>
      <w:r w:rsidRPr="00716B81">
        <w:rPr>
          <w:rFonts w:ascii="Times New Roman" w:hAnsi="Times New Roman"/>
          <w:szCs w:val="24"/>
        </w:rPr>
        <w:t>kuriam už 202</w:t>
      </w:r>
      <w:r w:rsidR="00961601">
        <w:rPr>
          <w:rFonts w:ascii="Times New Roman" w:hAnsi="Times New Roman"/>
          <w:szCs w:val="24"/>
        </w:rPr>
        <w:t>5</w:t>
      </w:r>
      <w:r w:rsidRPr="00716B81">
        <w:rPr>
          <w:rFonts w:ascii="Times New Roman" w:hAnsi="Times New Roman"/>
          <w:szCs w:val="24"/>
        </w:rPr>
        <w:t xml:space="preserve"> metus taikomas 3 procentų nekilnojamojo turto mokesčio tarifas.</w:t>
      </w:r>
    </w:p>
    <w:p w14:paraId="15B2FCF2" w14:textId="77777777" w:rsidR="00716B81" w:rsidRPr="00961601" w:rsidRDefault="00716B81" w:rsidP="00961601">
      <w:pPr>
        <w:tabs>
          <w:tab w:val="left" w:pos="142"/>
          <w:tab w:val="left" w:pos="567"/>
          <w:tab w:val="left" w:pos="1701"/>
        </w:tabs>
        <w:spacing w:line="276" w:lineRule="auto"/>
        <w:ind w:firstLine="709"/>
        <w:jc w:val="both"/>
        <w:rPr>
          <w:rFonts w:ascii="Times New Roman" w:hAnsi="Times New Roman"/>
          <w:szCs w:val="24"/>
        </w:rPr>
      </w:pPr>
      <w:r w:rsidRPr="00716B81">
        <w:rPr>
          <w:rFonts w:ascii="Times New Roman" w:hAnsi="Times New Roman"/>
          <w:szCs w:val="24"/>
        </w:rPr>
        <w:t>Sprendimo projekto priede pateikiami statiniai, kurie neprižiūrimi, apleisti, apgriuvę, nenaudojami. Pagal nekilnojamojo turto mokesčio įstatymą nekilnojamojo turto mokesčio tarifo intervalas nustatomas nuo 0,3 proc. iki 3 proc. nekilnojamojo turto mokestinės vertės. Nekilnojamojo turto mokestis yra įskaitomas į savivaldybės, kurios teritorijoje yra nekilnojamasis turtas, biudžetą. Anykščių rajono savivaldybės taryba nustatė nekilnojamojo turto mokesčio tarifus: 1 procentą visam nekilnojamajam turtui ir 3 procentus nekilnojamajam turtui, kuris yra nenaudojamas, neprižiūrimas arba apleistas, nuo jų mokestinės vertės. Administracijos direktoriaus įsakymu sudaryta Anykščių rajono nekilnojamojo turto būklės vertinimo komisija nustatė Anykščių rajono savivaldybėje esantį nekilnojamąjį turtą, kuris yra nenaudojamas, neprižiūrimas arba apleistas. Šiam turtui surašyti Nekilnojamojo turto apžiūros aktai, kuriuose įvertinta pastatų, teritorijos būklė bei pateiktos komisijos išvados dėl siūlymo teikiamą turtą įtraukti į nekilnojamojo turto sąrašą, kuriam už 202</w:t>
      </w:r>
      <w:r w:rsidR="00D12C81">
        <w:rPr>
          <w:rFonts w:ascii="Times New Roman" w:hAnsi="Times New Roman"/>
          <w:szCs w:val="24"/>
        </w:rPr>
        <w:t>4</w:t>
      </w:r>
      <w:r w:rsidRPr="00716B81">
        <w:rPr>
          <w:rFonts w:ascii="Times New Roman" w:hAnsi="Times New Roman"/>
          <w:szCs w:val="24"/>
        </w:rPr>
        <w:t xml:space="preserve"> metus taikomas 3 procentų nekilnojamojo turto mokesčio tarifas.</w:t>
      </w:r>
    </w:p>
    <w:p w14:paraId="0E9E875D" w14:textId="77777777" w:rsidR="00716B81" w:rsidRDefault="00716B81" w:rsidP="00716B81">
      <w:pPr>
        <w:tabs>
          <w:tab w:val="left" w:pos="993"/>
        </w:tabs>
        <w:ind w:firstLine="720"/>
        <w:jc w:val="both"/>
        <w:rPr>
          <w:rFonts w:ascii="Times New Roman" w:hAnsi="Times New Roman"/>
          <w:szCs w:val="24"/>
        </w:rPr>
      </w:pPr>
      <w:r w:rsidRPr="00716B81">
        <w:rPr>
          <w:rFonts w:ascii="Times New Roman" w:hAnsi="Times New Roman"/>
          <w:szCs w:val="24"/>
        </w:rPr>
        <w:t xml:space="preserve">Projekto uždavinys – </w:t>
      </w:r>
      <w:r w:rsidR="00D02A4A">
        <w:rPr>
          <w:rFonts w:ascii="Times New Roman" w:hAnsi="Times New Roman"/>
          <w:szCs w:val="24"/>
        </w:rPr>
        <w:t xml:space="preserve">pastatų savininkus įtakoti, kad </w:t>
      </w:r>
      <w:r>
        <w:rPr>
          <w:rFonts w:ascii="Times New Roman" w:hAnsi="Times New Roman"/>
          <w:szCs w:val="24"/>
        </w:rPr>
        <w:t>apleist</w:t>
      </w:r>
      <w:r w:rsidR="00D02A4A">
        <w:rPr>
          <w:rFonts w:ascii="Times New Roman" w:hAnsi="Times New Roman"/>
          <w:szCs w:val="24"/>
        </w:rPr>
        <w:t>i</w:t>
      </w:r>
      <w:r>
        <w:rPr>
          <w:rFonts w:ascii="Times New Roman" w:hAnsi="Times New Roman"/>
          <w:szCs w:val="24"/>
        </w:rPr>
        <w:t>, neprižiūrim</w:t>
      </w:r>
      <w:r w:rsidR="00D02A4A">
        <w:rPr>
          <w:rFonts w:ascii="Times New Roman" w:hAnsi="Times New Roman"/>
          <w:szCs w:val="24"/>
        </w:rPr>
        <w:t xml:space="preserve">i, nenaudojami </w:t>
      </w:r>
      <w:r>
        <w:rPr>
          <w:rFonts w:ascii="Times New Roman" w:hAnsi="Times New Roman"/>
          <w:szCs w:val="24"/>
        </w:rPr>
        <w:t>pastat</w:t>
      </w:r>
      <w:r w:rsidR="00D02A4A">
        <w:rPr>
          <w:rFonts w:ascii="Times New Roman" w:hAnsi="Times New Roman"/>
          <w:szCs w:val="24"/>
        </w:rPr>
        <w:t>ai</w:t>
      </w:r>
      <w:r>
        <w:rPr>
          <w:rFonts w:ascii="Times New Roman" w:hAnsi="Times New Roman"/>
          <w:szCs w:val="24"/>
        </w:rPr>
        <w:t xml:space="preserve"> </w:t>
      </w:r>
      <w:r w:rsidR="00D02A4A">
        <w:rPr>
          <w:rFonts w:ascii="Times New Roman" w:hAnsi="Times New Roman"/>
          <w:szCs w:val="24"/>
        </w:rPr>
        <w:t>būtų naudojami, remontuojami.</w:t>
      </w:r>
    </w:p>
    <w:p w14:paraId="72BBBE25" w14:textId="77777777" w:rsidR="00961601" w:rsidRPr="00716B81" w:rsidRDefault="00961601" w:rsidP="00716B81">
      <w:pPr>
        <w:tabs>
          <w:tab w:val="left" w:pos="993"/>
        </w:tabs>
        <w:ind w:firstLine="720"/>
        <w:jc w:val="both"/>
        <w:rPr>
          <w:rFonts w:ascii="Times New Roman" w:hAnsi="Times New Roman"/>
          <w:szCs w:val="24"/>
        </w:rPr>
      </w:pPr>
    </w:p>
    <w:p w14:paraId="277A7699" w14:textId="77777777" w:rsidR="00716B81" w:rsidRPr="00716B81" w:rsidRDefault="00716B81" w:rsidP="00716B81">
      <w:pPr>
        <w:numPr>
          <w:ilvl w:val="0"/>
          <w:numId w:val="12"/>
        </w:numPr>
        <w:tabs>
          <w:tab w:val="left" w:pos="993"/>
        </w:tabs>
        <w:contextualSpacing/>
        <w:jc w:val="both"/>
        <w:rPr>
          <w:rFonts w:ascii="Times New Roman" w:hAnsi="Times New Roman"/>
          <w:b/>
          <w:szCs w:val="24"/>
        </w:rPr>
      </w:pPr>
      <w:r w:rsidRPr="00716B81">
        <w:rPr>
          <w:rFonts w:ascii="Times New Roman" w:hAnsi="Times New Roman"/>
          <w:b/>
          <w:szCs w:val="24"/>
        </w:rPr>
        <w:t>Siūlomos teisinio reguliavimo nuostatos ir laukiami rezultatai</w:t>
      </w:r>
    </w:p>
    <w:p w14:paraId="20248774" w14:textId="77777777" w:rsidR="00716B81" w:rsidRDefault="00716B81" w:rsidP="00716B81">
      <w:pPr>
        <w:tabs>
          <w:tab w:val="left" w:pos="426"/>
        </w:tabs>
        <w:ind w:hanging="426"/>
        <w:contextualSpacing/>
        <w:jc w:val="both"/>
        <w:rPr>
          <w:rFonts w:ascii="Times New Roman" w:hAnsi="Times New Roman"/>
          <w:szCs w:val="24"/>
        </w:rPr>
      </w:pPr>
      <w:r w:rsidRPr="00716B81">
        <w:rPr>
          <w:rFonts w:ascii="Times New Roman" w:hAnsi="Times New Roman"/>
          <w:szCs w:val="24"/>
        </w:rPr>
        <w:t xml:space="preserve">                   Šiuo metu pakanka teisinio reguliavimo nekilnojamojo turto mokesčio tarifų nustatymui.</w:t>
      </w:r>
    </w:p>
    <w:p w14:paraId="346D25A3" w14:textId="77777777" w:rsidR="00961601" w:rsidRPr="00716B81" w:rsidRDefault="00961601" w:rsidP="00716B81">
      <w:pPr>
        <w:tabs>
          <w:tab w:val="left" w:pos="426"/>
        </w:tabs>
        <w:ind w:hanging="426"/>
        <w:contextualSpacing/>
        <w:jc w:val="both"/>
        <w:rPr>
          <w:rFonts w:ascii="Times New Roman" w:hAnsi="Times New Roman"/>
          <w:szCs w:val="24"/>
        </w:rPr>
      </w:pPr>
    </w:p>
    <w:p w14:paraId="5A49B667" w14:textId="77777777" w:rsidR="00716B81" w:rsidRPr="00716B81" w:rsidRDefault="00716B81" w:rsidP="00716B81">
      <w:pPr>
        <w:numPr>
          <w:ilvl w:val="0"/>
          <w:numId w:val="12"/>
        </w:numPr>
        <w:contextualSpacing/>
        <w:jc w:val="both"/>
        <w:rPr>
          <w:rFonts w:ascii="Times New Roman" w:hAnsi="Times New Roman"/>
          <w:b/>
          <w:szCs w:val="24"/>
        </w:rPr>
      </w:pPr>
      <w:r w:rsidRPr="00716B81">
        <w:rPr>
          <w:rFonts w:ascii="Times New Roman" w:hAnsi="Times New Roman"/>
          <w:b/>
          <w:szCs w:val="24"/>
        </w:rPr>
        <w:t xml:space="preserve">Lėšų poreikis ir šaltiniai </w:t>
      </w:r>
    </w:p>
    <w:p w14:paraId="58E7859A" w14:textId="77777777" w:rsidR="00716B81" w:rsidRDefault="00716B81" w:rsidP="00716B81">
      <w:pPr>
        <w:jc w:val="both"/>
        <w:rPr>
          <w:rFonts w:ascii="Times New Roman" w:hAnsi="Times New Roman"/>
          <w:szCs w:val="24"/>
        </w:rPr>
      </w:pPr>
      <w:r w:rsidRPr="00716B81">
        <w:rPr>
          <w:rFonts w:ascii="Times New Roman" w:hAnsi="Times New Roman"/>
          <w:szCs w:val="24"/>
        </w:rPr>
        <w:t xml:space="preserve">            Lėšos nereikalingos.</w:t>
      </w:r>
    </w:p>
    <w:p w14:paraId="44FD4C45" w14:textId="77777777" w:rsidR="00961601" w:rsidRPr="00716B81" w:rsidRDefault="00961601" w:rsidP="00716B81">
      <w:pPr>
        <w:jc w:val="both"/>
        <w:rPr>
          <w:rFonts w:ascii="Times New Roman" w:hAnsi="Times New Roman"/>
          <w:strike/>
          <w:szCs w:val="24"/>
        </w:rPr>
      </w:pPr>
    </w:p>
    <w:p w14:paraId="4463DF6A" w14:textId="77777777" w:rsidR="00716B81" w:rsidRPr="00716B81" w:rsidRDefault="00716B81" w:rsidP="00716B81">
      <w:pPr>
        <w:ind w:firstLine="720"/>
        <w:jc w:val="both"/>
        <w:rPr>
          <w:rFonts w:ascii="Times New Roman" w:hAnsi="Times New Roman"/>
          <w:b/>
          <w:szCs w:val="24"/>
        </w:rPr>
      </w:pPr>
      <w:r w:rsidRPr="00716B81">
        <w:rPr>
          <w:rFonts w:ascii="Times New Roman" w:hAnsi="Times New Roman"/>
          <w:b/>
          <w:szCs w:val="24"/>
        </w:rPr>
        <w:t>4. Numatomo teisinio reguliavimo poveikio vertinimo rezultatai, galimos neigiamos priimto sprendimo pasekmės ir kokių priemonių reikėtų imtis, kad tokių pasekmių būtų išvengta</w:t>
      </w:r>
    </w:p>
    <w:p w14:paraId="467EB202" w14:textId="77777777" w:rsidR="00716B81" w:rsidRDefault="00716B81" w:rsidP="00716B81">
      <w:pPr>
        <w:ind w:firstLine="720"/>
        <w:jc w:val="both"/>
        <w:rPr>
          <w:rFonts w:ascii="Times New Roman" w:hAnsi="Times New Roman"/>
          <w:szCs w:val="24"/>
        </w:rPr>
      </w:pPr>
      <w:r w:rsidRPr="00716B81">
        <w:rPr>
          <w:rFonts w:ascii="Times New Roman" w:hAnsi="Times New Roman"/>
          <w:szCs w:val="24"/>
        </w:rPr>
        <w:t xml:space="preserve">Priėmus Sprendimo projektą, neigiamų pasekmių nenumatoma. </w:t>
      </w:r>
    </w:p>
    <w:p w14:paraId="057FE207" w14:textId="77777777" w:rsidR="00961601" w:rsidRPr="00716B81" w:rsidRDefault="00961601" w:rsidP="00716B81">
      <w:pPr>
        <w:ind w:firstLine="720"/>
        <w:jc w:val="both"/>
        <w:rPr>
          <w:rFonts w:ascii="Times New Roman" w:hAnsi="Times New Roman"/>
          <w:szCs w:val="24"/>
        </w:rPr>
      </w:pPr>
    </w:p>
    <w:p w14:paraId="160EDE38" w14:textId="77777777" w:rsidR="00716B81" w:rsidRPr="00716B81" w:rsidRDefault="00716B81" w:rsidP="00716B81">
      <w:pPr>
        <w:ind w:firstLine="720"/>
        <w:jc w:val="both"/>
        <w:rPr>
          <w:rFonts w:ascii="Times New Roman" w:hAnsi="Times New Roman"/>
          <w:b/>
          <w:szCs w:val="24"/>
        </w:rPr>
      </w:pPr>
      <w:r w:rsidRPr="00716B81">
        <w:rPr>
          <w:rFonts w:ascii="Times New Roman" w:hAnsi="Times New Roman"/>
          <w:b/>
          <w:szCs w:val="24"/>
        </w:rPr>
        <w:t>5. Kokius teisės aktus būtina priimti, kokius galiojančius teisės aktus reikia pakeisti ar pripažinti netekusiais galios – kas ir kada juos turėtų priimti</w:t>
      </w:r>
    </w:p>
    <w:p w14:paraId="536FBC3F" w14:textId="77777777" w:rsidR="00716B81" w:rsidRDefault="00716B81" w:rsidP="00716B81">
      <w:pPr>
        <w:ind w:firstLine="720"/>
        <w:jc w:val="both"/>
        <w:rPr>
          <w:rFonts w:ascii="Times New Roman" w:hAnsi="Times New Roman"/>
          <w:szCs w:val="24"/>
        </w:rPr>
      </w:pPr>
      <w:r w:rsidRPr="00716B81">
        <w:rPr>
          <w:rFonts w:ascii="Times New Roman" w:hAnsi="Times New Roman"/>
          <w:szCs w:val="24"/>
        </w:rPr>
        <w:t xml:space="preserve">Sprendimo projektui įgyvendinti nereikės priimti, pakeisti ar pripažinti netekusiais galios galiojančių teisės aktų.  </w:t>
      </w:r>
    </w:p>
    <w:p w14:paraId="009595AE" w14:textId="77777777" w:rsidR="00961601" w:rsidRPr="00716B81" w:rsidRDefault="00961601" w:rsidP="00716B81">
      <w:pPr>
        <w:ind w:firstLine="720"/>
        <w:jc w:val="both"/>
        <w:rPr>
          <w:rFonts w:ascii="Times New Roman" w:hAnsi="Times New Roman"/>
          <w:b/>
          <w:szCs w:val="24"/>
        </w:rPr>
      </w:pPr>
    </w:p>
    <w:p w14:paraId="059BF10E" w14:textId="77777777" w:rsidR="00716B81" w:rsidRPr="00716B81" w:rsidRDefault="00716B81" w:rsidP="00716B81">
      <w:pPr>
        <w:ind w:firstLine="720"/>
        <w:jc w:val="both"/>
        <w:rPr>
          <w:rFonts w:ascii="Times New Roman" w:hAnsi="Times New Roman"/>
          <w:b/>
          <w:szCs w:val="24"/>
        </w:rPr>
      </w:pPr>
      <w:r w:rsidRPr="00716B81">
        <w:rPr>
          <w:rFonts w:ascii="Times New Roman" w:hAnsi="Times New Roman"/>
          <w:b/>
          <w:szCs w:val="24"/>
        </w:rPr>
        <w:t>6. Sprendimo įgyvendinimo terminai – kas, ką ir kada turėtų atlikti</w:t>
      </w:r>
    </w:p>
    <w:p w14:paraId="4A7B6C72" w14:textId="77777777" w:rsidR="00716B81" w:rsidRDefault="00716B81" w:rsidP="00716B81">
      <w:pPr>
        <w:autoSpaceDE w:val="0"/>
        <w:autoSpaceDN w:val="0"/>
        <w:adjustRightInd w:val="0"/>
        <w:jc w:val="both"/>
        <w:rPr>
          <w:rFonts w:ascii="Times New Roman" w:hAnsi="Times New Roman"/>
          <w:iCs/>
          <w:szCs w:val="24"/>
        </w:rPr>
      </w:pPr>
      <w:r w:rsidRPr="00716B81">
        <w:rPr>
          <w:rFonts w:ascii="Times New Roman" w:hAnsi="Times New Roman"/>
          <w:iCs/>
          <w:szCs w:val="24"/>
        </w:rPr>
        <w:t xml:space="preserve">            V</w:t>
      </w:r>
      <w:r w:rsidR="00961601">
        <w:rPr>
          <w:rFonts w:ascii="Times New Roman" w:hAnsi="Times New Roman"/>
          <w:iCs/>
          <w:szCs w:val="24"/>
        </w:rPr>
        <w:t>iešųjų pirkimų ir turto skyri</w:t>
      </w:r>
      <w:r w:rsidRPr="00716B81">
        <w:rPr>
          <w:rFonts w:ascii="Times New Roman" w:hAnsi="Times New Roman"/>
          <w:iCs/>
          <w:szCs w:val="24"/>
        </w:rPr>
        <w:t xml:space="preserve">us per 2 </w:t>
      </w:r>
      <w:r w:rsidR="00961601">
        <w:rPr>
          <w:rFonts w:ascii="Times New Roman" w:hAnsi="Times New Roman"/>
          <w:iCs/>
          <w:szCs w:val="24"/>
        </w:rPr>
        <w:t xml:space="preserve">darbo </w:t>
      </w:r>
      <w:r w:rsidRPr="00716B81">
        <w:rPr>
          <w:rFonts w:ascii="Times New Roman" w:hAnsi="Times New Roman"/>
          <w:iCs/>
          <w:szCs w:val="24"/>
        </w:rPr>
        <w:t>dienas pateikia sprendimą Finansų ir apskaitos skyriui. Finansų ir apskaitos skyrius per 10 dienų informuoja turto savininkus apie tai, kad turtas įtrauktas į nekilnojamojo turto sąrašą, kuriam taikomas 3 procentų nekilnojamojo turto mokestis.</w:t>
      </w:r>
    </w:p>
    <w:p w14:paraId="7BFC25E3" w14:textId="77777777" w:rsidR="00961601" w:rsidRPr="00716B81" w:rsidRDefault="00961601" w:rsidP="00716B81">
      <w:pPr>
        <w:autoSpaceDE w:val="0"/>
        <w:autoSpaceDN w:val="0"/>
        <w:adjustRightInd w:val="0"/>
        <w:jc w:val="both"/>
        <w:rPr>
          <w:rFonts w:ascii="Times New Roman" w:hAnsi="Times New Roman"/>
          <w:szCs w:val="24"/>
          <w:lang w:eastAsia="en-GB"/>
        </w:rPr>
      </w:pPr>
    </w:p>
    <w:p w14:paraId="13467991" w14:textId="77777777" w:rsidR="00716B81" w:rsidRPr="00716B81" w:rsidRDefault="00716B81" w:rsidP="00716B81">
      <w:pPr>
        <w:ind w:firstLine="720"/>
        <w:jc w:val="both"/>
        <w:rPr>
          <w:rFonts w:ascii="Times New Roman" w:hAnsi="Times New Roman"/>
          <w:b/>
          <w:szCs w:val="24"/>
        </w:rPr>
      </w:pPr>
      <w:r w:rsidRPr="00716B81">
        <w:rPr>
          <w:rFonts w:ascii="Times New Roman" w:hAnsi="Times New Roman"/>
          <w:b/>
          <w:szCs w:val="24"/>
        </w:rPr>
        <w:t>7. Sprendimo projekto rengimo metu gauti specialistų vertinimai ir išvados</w:t>
      </w:r>
    </w:p>
    <w:p w14:paraId="11B26C25" w14:textId="77777777" w:rsidR="00716B81" w:rsidRDefault="00716B81" w:rsidP="00716B81">
      <w:pPr>
        <w:ind w:firstLine="720"/>
        <w:jc w:val="both"/>
        <w:rPr>
          <w:rFonts w:ascii="Times New Roman" w:hAnsi="Times New Roman"/>
          <w:szCs w:val="24"/>
        </w:rPr>
      </w:pPr>
      <w:r w:rsidRPr="00716B81">
        <w:rPr>
          <w:rFonts w:ascii="Times New Roman" w:hAnsi="Times New Roman"/>
          <w:szCs w:val="24"/>
        </w:rPr>
        <w:t>Rengiant Sprendimo projektą nebuvo gauta specialistų vertinimų ir išvadų.</w:t>
      </w:r>
    </w:p>
    <w:p w14:paraId="04EB9153" w14:textId="77777777" w:rsidR="00961601" w:rsidRPr="00716B81" w:rsidRDefault="00961601" w:rsidP="00716B81">
      <w:pPr>
        <w:ind w:firstLine="720"/>
        <w:jc w:val="both"/>
        <w:rPr>
          <w:rFonts w:ascii="Times New Roman" w:hAnsi="Times New Roman"/>
          <w:szCs w:val="24"/>
        </w:rPr>
      </w:pPr>
    </w:p>
    <w:p w14:paraId="5C32D460" w14:textId="77777777" w:rsidR="00716B81" w:rsidRPr="00716B81" w:rsidRDefault="00716B81" w:rsidP="00716B81">
      <w:pPr>
        <w:ind w:firstLine="720"/>
        <w:rPr>
          <w:rFonts w:ascii="Times New Roman" w:hAnsi="Times New Roman"/>
          <w:b/>
          <w:szCs w:val="24"/>
        </w:rPr>
      </w:pPr>
      <w:r w:rsidRPr="00716B81">
        <w:rPr>
          <w:rFonts w:ascii="Times New Roman" w:hAnsi="Times New Roman"/>
          <w:b/>
          <w:szCs w:val="24"/>
        </w:rPr>
        <w:t>8. Kiti reikalingi pagrindimai, skaičiavimai ir paaiškinimai</w:t>
      </w:r>
    </w:p>
    <w:p w14:paraId="250A3BB2" w14:textId="77777777" w:rsidR="00716B81" w:rsidRDefault="00716B81" w:rsidP="00716B81">
      <w:pPr>
        <w:ind w:firstLine="720"/>
        <w:rPr>
          <w:rFonts w:ascii="Times New Roman" w:hAnsi="Times New Roman"/>
          <w:szCs w:val="24"/>
        </w:rPr>
      </w:pPr>
      <w:r w:rsidRPr="00716B81">
        <w:rPr>
          <w:rFonts w:ascii="Times New Roman" w:hAnsi="Times New Roman"/>
          <w:szCs w:val="24"/>
        </w:rPr>
        <w:t>Nėra.</w:t>
      </w:r>
    </w:p>
    <w:p w14:paraId="14A0E6D2" w14:textId="77777777" w:rsidR="00961601" w:rsidRDefault="00961601" w:rsidP="00716B81">
      <w:pPr>
        <w:ind w:firstLine="720"/>
        <w:rPr>
          <w:rFonts w:ascii="Times New Roman" w:hAnsi="Times New Roman"/>
          <w:szCs w:val="24"/>
        </w:rPr>
      </w:pPr>
    </w:p>
    <w:p w14:paraId="7BC3C0E1" w14:textId="77777777" w:rsidR="00961601" w:rsidRPr="00716B81" w:rsidRDefault="00961601" w:rsidP="00716B81">
      <w:pPr>
        <w:ind w:firstLine="720"/>
        <w:rPr>
          <w:rFonts w:ascii="Times New Roman" w:hAnsi="Times New Roman"/>
          <w:szCs w:val="24"/>
        </w:rPr>
      </w:pPr>
    </w:p>
    <w:p w14:paraId="1FCB7997" w14:textId="77777777" w:rsidR="00716B81" w:rsidRPr="00716B81" w:rsidRDefault="00716B81" w:rsidP="00716B81">
      <w:pPr>
        <w:ind w:firstLine="720"/>
        <w:rPr>
          <w:rFonts w:ascii="Times New Roman" w:hAnsi="Times New Roman"/>
          <w:szCs w:val="24"/>
        </w:rPr>
      </w:pPr>
      <w:r w:rsidRPr="00716B81">
        <w:rPr>
          <w:rFonts w:ascii="Times New Roman" w:hAnsi="Times New Roman"/>
          <w:b/>
          <w:szCs w:val="24"/>
        </w:rPr>
        <w:lastRenderedPageBreak/>
        <w:t>9. Sprendimo projekto iniciatoriai ir rengėjai, pranešėjas</w:t>
      </w:r>
      <w:r w:rsidRPr="00716B81">
        <w:rPr>
          <w:rFonts w:ascii="Times New Roman" w:hAnsi="Times New Roman"/>
          <w:szCs w:val="24"/>
        </w:rPr>
        <w:t xml:space="preserve">       </w:t>
      </w:r>
    </w:p>
    <w:p w14:paraId="5C046773" w14:textId="77777777" w:rsidR="00716B81" w:rsidRPr="00716B81" w:rsidRDefault="00716B81" w:rsidP="00716B81">
      <w:pPr>
        <w:tabs>
          <w:tab w:val="left" w:pos="426"/>
        </w:tabs>
        <w:spacing w:line="276" w:lineRule="auto"/>
        <w:contextualSpacing/>
        <w:jc w:val="both"/>
        <w:rPr>
          <w:rFonts w:ascii="Times New Roman" w:hAnsi="Times New Roman"/>
          <w:bCs/>
          <w:szCs w:val="24"/>
        </w:rPr>
      </w:pPr>
      <w:r w:rsidRPr="00716B81">
        <w:rPr>
          <w:rFonts w:ascii="Times New Roman" w:hAnsi="Times New Roman"/>
          <w:bCs/>
          <w:szCs w:val="24"/>
        </w:rPr>
        <w:t>Projekto iniciatorius – Anykščių rajono savivaldybės administracija.</w:t>
      </w:r>
    </w:p>
    <w:p w14:paraId="30019F90" w14:textId="77777777" w:rsidR="00716B81" w:rsidRPr="00716B81" w:rsidRDefault="00716B81" w:rsidP="00716B81">
      <w:pPr>
        <w:tabs>
          <w:tab w:val="left" w:pos="426"/>
        </w:tabs>
        <w:spacing w:line="276" w:lineRule="auto"/>
        <w:contextualSpacing/>
        <w:jc w:val="both"/>
        <w:rPr>
          <w:rFonts w:ascii="Times New Roman" w:hAnsi="Times New Roman"/>
          <w:szCs w:val="24"/>
        </w:rPr>
      </w:pPr>
      <w:r w:rsidRPr="00716B81">
        <w:rPr>
          <w:rFonts w:ascii="Times New Roman" w:hAnsi="Times New Roman"/>
          <w:szCs w:val="24"/>
        </w:rPr>
        <w:t xml:space="preserve">Projekto rengėjas </w:t>
      </w:r>
      <w:r w:rsidRPr="00716B81">
        <w:rPr>
          <w:rFonts w:ascii="Times New Roman" w:hAnsi="Times New Roman"/>
          <w:bCs/>
          <w:szCs w:val="24"/>
        </w:rPr>
        <w:t xml:space="preserve">– </w:t>
      </w:r>
      <w:r w:rsidR="00961601" w:rsidRPr="00961601">
        <w:rPr>
          <w:rFonts w:ascii="Times New Roman" w:hAnsi="Times New Roman"/>
          <w:szCs w:val="24"/>
        </w:rPr>
        <w:t>Viešųjų pirkimų ir turto skyriaus vedėja V. Vilkickaitė.</w:t>
      </w:r>
    </w:p>
    <w:p w14:paraId="495329A9" w14:textId="77777777" w:rsidR="00272DE8" w:rsidRDefault="00716B81" w:rsidP="00D02A4A">
      <w:pPr>
        <w:tabs>
          <w:tab w:val="left" w:pos="426"/>
        </w:tabs>
        <w:spacing w:line="276" w:lineRule="auto"/>
        <w:contextualSpacing/>
        <w:jc w:val="both"/>
      </w:pPr>
      <w:r w:rsidRPr="00716B81">
        <w:rPr>
          <w:rFonts w:ascii="Times New Roman" w:hAnsi="Times New Roman"/>
          <w:szCs w:val="24"/>
        </w:rPr>
        <w:t>Projekto pranešėjas – Viešųjų pirkimų ir turto skyriaus vedėja V. Vilkickaitė.</w:t>
      </w:r>
    </w:p>
    <w:sectPr w:rsidR="00272DE8" w:rsidSect="000E535D">
      <w:pgSz w:w="11907" w:h="16840"/>
      <w:pgMar w:top="1134" w:right="567"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394F7" w14:textId="77777777" w:rsidR="009F2407" w:rsidRDefault="009F2407">
      <w:r>
        <w:separator/>
      </w:r>
    </w:p>
  </w:endnote>
  <w:endnote w:type="continuationSeparator" w:id="0">
    <w:p w14:paraId="3C5D9BB9" w14:textId="77777777" w:rsidR="009F2407" w:rsidRDefault="009F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3C500" w14:textId="77777777" w:rsidR="009F2407" w:rsidRDefault="009F2407">
      <w:r>
        <w:separator/>
      </w:r>
    </w:p>
  </w:footnote>
  <w:footnote w:type="continuationSeparator" w:id="0">
    <w:p w14:paraId="2C01DBAB" w14:textId="77777777" w:rsidR="009F2407" w:rsidRDefault="009F24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B4DC1"/>
    <w:multiLevelType w:val="hybridMultilevel"/>
    <w:tmpl w:val="00DE97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579AC"/>
    <w:multiLevelType w:val="hybridMultilevel"/>
    <w:tmpl w:val="8F66B628"/>
    <w:lvl w:ilvl="0" w:tplc="CBD41FA0">
      <w:start w:val="1"/>
      <w:numFmt w:val="decimal"/>
      <w:lvlText w:val="%1."/>
      <w:lvlJc w:val="left"/>
      <w:pPr>
        <w:ind w:left="1069"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F02EF9"/>
    <w:multiLevelType w:val="hybridMultilevel"/>
    <w:tmpl w:val="735E4184"/>
    <w:lvl w:ilvl="0" w:tplc="1FB60D74">
      <w:start w:val="1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86"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9D83C28"/>
    <w:multiLevelType w:val="hybridMultilevel"/>
    <w:tmpl w:val="38069678"/>
    <w:lvl w:ilvl="0" w:tplc="C85E639E">
      <w:start w:val="1"/>
      <w:numFmt w:val="upperRoman"/>
      <w:lvlText w:val="%1."/>
      <w:lvlJc w:val="left"/>
      <w:pPr>
        <w:tabs>
          <w:tab w:val="num" w:pos="3900"/>
        </w:tabs>
        <w:ind w:left="3900" w:hanging="720"/>
      </w:pPr>
      <w:rPr>
        <w:rFonts w:cs="Times New Roman" w:hint="default"/>
      </w:rPr>
    </w:lvl>
    <w:lvl w:ilvl="1" w:tplc="04270019" w:tentative="1">
      <w:start w:val="1"/>
      <w:numFmt w:val="lowerLetter"/>
      <w:lvlText w:val="%2."/>
      <w:lvlJc w:val="left"/>
      <w:pPr>
        <w:tabs>
          <w:tab w:val="num" w:pos="4260"/>
        </w:tabs>
        <w:ind w:left="4260" w:hanging="360"/>
      </w:pPr>
      <w:rPr>
        <w:rFonts w:cs="Times New Roman"/>
      </w:rPr>
    </w:lvl>
    <w:lvl w:ilvl="2" w:tplc="0427001B" w:tentative="1">
      <w:start w:val="1"/>
      <w:numFmt w:val="lowerRoman"/>
      <w:lvlText w:val="%3."/>
      <w:lvlJc w:val="right"/>
      <w:pPr>
        <w:tabs>
          <w:tab w:val="num" w:pos="4980"/>
        </w:tabs>
        <w:ind w:left="4980" w:hanging="180"/>
      </w:pPr>
      <w:rPr>
        <w:rFonts w:cs="Times New Roman"/>
      </w:rPr>
    </w:lvl>
    <w:lvl w:ilvl="3" w:tplc="0427000F" w:tentative="1">
      <w:start w:val="1"/>
      <w:numFmt w:val="decimal"/>
      <w:lvlText w:val="%4."/>
      <w:lvlJc w:val="left"/>
      <w:pPr>
        <w:tabs>
          <w:tab w:val="num" w:pos="5700"/>
        </w:tabs>
        <w:ind w:left="5700" w:hanging="360"/>
      </w:pPr>
      <w:rPr>
        <w:rFonts w:cs="Times New Roman"/>
      </w:rPr>
    </w:lvl>
    <w:lvl w:ilvl="4" w:tplc="04270019" w:tentative="1">
      <w:start w:val="1"/>
      <w:numFmt w:val="lowerLetter"/>
      <w:lvlText w:val="%5."/>
      <w:lvlJc w:val="left"/>
      <w:pPr>
        <w:tabs>
          <w:tab w:val="num" w:pos="6420"/>
        </w:tabs>
        <w:ind w:left="6420" w:hanging="360"/>
      </w:pPr>
      <w:rPr>
        <w:rFonts w:cs="Times New Roman"/>
      </w:rPr>
    </w:lvl>
    <w:lvl w:ilvl="5" w:tplc="0427001B" w:tentative="1">
      <w:start w:val="1"/>
      <w:numFmt w:val="lowerRoman"/>
      <w:lvlText w:val="%6."/>
      <w:lvlJc w:val="right"/>
      <w:pPr>
        <w:tabs>
          <w:tab w:val="num" w:pos="7140"/>
        </w:tabs>
        <w:ind w:left="7140" w:hanging="180"/>
      </w:pPr>
      <w:rPr>
        <w:rFonts w:cs="Times New Roman"/>
      </w:rPr>
    </w:lvl>
    <w:lvl w:ilvl="6" w:tplc="0427000F" w:tentative="1">
      <w:start w:val="1"/>
      <w:numFmt w:val="decimal"/>
      <w:lvlText w:val="%7."/>
      <w:lvlJc w:val="left"/>
      <w:pPr>
        <w:tabs>
          <w:tab w:val="num" w:pos="7860"/>
        </w:tabs>
        <w:ind w:left="7860" w:hanging="360"/>
      </w:pPr>
      <w:rPr>
        <w:rFonts w:cs="Times New Roman"/>
      </w:rPr>
    </w:lvl>
    <w:lvl w:ilvl="7" w:tplc="04270019" w:tentative="1">
      <w:start w:val="1"/>
      <w:numFmt w:val="lowerLetter"/>
      <w:lvlText w:val="%8."/>
      <w:lvlJc w:val="left"/>
      <w:pPr>
        <w:tabs>
          <w:tab w:val="num" w:pos="8580"/>
        </w:tabs>
        <w:ind w:left="8580" w:hanging="360"/>
      </w:pPr>
      <w:rPr>
        <w:rFonts w:cs="Times New Roman"/>
      </w:rPr>
    </w:lvl>
    <w:lvl w:ilvl="8" w:tplc="0427001B" w:tentative="1">
      <w:start w:val="1"/>
      <w:numFmt w:val="lowerRoman"/>
      <w:lvlText w:val="%9."/>
      <w:lvlJc w:val="right"/>
      <w:pPr>
        <w:tabs>
          <w:tab w:val="num" w:pos="9300"/>
        </w:tabs>
        <w:ind w:left="9300" w:hanging="180"/>
      </w:pPr>
      <w:rPr>
        <w:rFonts w:cs="Times New Roman"/>
      </w:rPr>
    </w:lvl>
  </w:abstractNum>
  <w:abstractNum w:abstractNumId="5" w15:restartNumberingAfterBreak="0">
    <w:nsid w:val="1CC901B5"/>
    <w:multiLevelType w:val="hybridMultilevel"/>
    <w:tmpl w:val="441E9B8A"/>
    <w:lvl w:ilvl="0" w:tplc="288628D8">
      <w:start w:val="1"/>
      <w:numFmt w:val="decimal"/>
      <w:lvlText w:val="%1."/>
      <w:lvlJc w:val="left"/>
      <w:pPr>
        <w:tabs>
          <w:tab w:val="num" w:pos="1020"/>
        </w:tabs>
        <w:ind w:left="1020" w:hanging="360"/>
      </w:pPr>
      <w:rPr>
        <w:rFonts w:cs="Times New Roman" w:hint="default"/>
      </w:rPr>
    </w:lvl>
    <w:lvl w:ilvl="1" w:tplc="04270019" w:tentative="1">
      <w:start w:val="1"/>
      <w:numFmt w:val="lowerLetter"/>
      <w:lvlText w:val="%2."/>
      <w:lvlJc w:val="left"/>
      <w:pPr>
        <w:tabs>
          <w:tab w:val="num" w:pos="1740"/>
        </w:tabs>
        <w:ind w:left="1740" w:hanging="360"/>
      </w:pPr>
      <w:rPr>
        <w:rFonts w:cs="Times New Roman"/>
      </w:rPr>
    </w:lvl>
    <w:lvl w:ilvl="2" w:tplc="0427001B" w:tentative="1">
      <w:start w:val="1"/>
      <w:numFmt w:val="lowerRoman"/>
      <w:lvlText w:val="%3."/>
      <w:lvlJc w:val="right"/>
      <w:pPr>
        <w:tabs>
          <w:tab w:val="num" w:pos="2460"/>
        </w:tabs>
        <w:ind w:left="2460" w:hanging="180"/>
      </w:pPr>
      <w:rPr>
        <w:rFonts w:cs="Times New Roman"/>
      </w:rPr>
    </w:lvl>
    <w:lvl w:ilvl="3" w:tplc="0427000F" w:tentative="1">
      <w:start w:val="1"/>
      <w:numFmt w:val="decimal"/>
      <w:lvlText w:val="%4."/>
      <w:lvlJc w:val="left"/>
      <w:pPr>
        <w:tabs>
          <w:tab w:val="num" w:pos="3180"/>
        </w:tabs>
        <w:ind w:left="3180" w:hanging="360"/>
      </w:pPr>
      <w:rPr>
        <w:rFonts w:cs="Times New Roman"/>
      </w:rPr>
    </w:lvl>
    <w:lvl w:ilvl="4" w:tplc="04270019" w:tentative="1">
      <w:start w:val="1"/>
      <w:numFmt w:val="lowerLetter"/>
      <w:lvlText w:val="%5."/>
      <w:lvlJc w:val="left"/>
      <w:pPr>
        <w:tabs>
          <w:tab w:val="num" w:pos="3900"/>
        </w:tabs>
        <w:ind w:left="3900" w:hanging="360"/>
      </w:pPr>
      <w:rPr>
        <w:rFonts w:cs="Times New Roman"/>
      </w:rPr>
    </w:lvl>
    <w:lvl w:ilvl="5" w:tplc="0427001B" w:tentative="1">
      <w:start w:val="1"/>
      <w:numFmt w:val="lowerRoman"/>
      <w:lvlText w:val="%6."/>
      <w:lvlJc w:val="right"/>
      <w:pPr>
        <w:tabs>
          <w:tab w:val="num" w:pos="4620"/>
        </w:tabs>
        <w:ind w:left="4620" w:hanging="180"/>
      </w:pPr>
      <w:rPr>
        <w:rFonts w:cs="Times New Roman"/>
      </w:rPr>
    </w:lvl>
    <w:lvl w:ilvl="6" w:tplc="0427000F" w:tentative="1">
      <w:start w:val="1"/>
      <w:numFmt w:val="decimal"/>
      <w:lvlText w:val="%7."/>
      <w:lvlJc w:val="left"/>
      <w:pPr>
        <w:tabs>
          <w:tab w:val="num" w:pos="5340"/>
        </w:tabs>
        <w:ind w:left="5340" w:hanging="360"/>
      </w:pPr>
      <w:rPr>
        <w:rFonts w:cs="Times New Roman"/>
      </w:rPr>
    </w:lvl>
    <w:lvl w:ilvl="7" w:tplc="04270019" w:tentative="1">
      <w:start w:val="1"/>
      <w:numFmt w:val="lowerLetter"/>
      <w:lvlText w:val="%8."/>
      <w:lvlJc w:val="left"/>
      <w:pPr>
        <w:tabs>
          <w:tab w:val="num" w:pos="6060"/>
        </w:tabs>
        <w:ind w:left="6060" w:hanging="360"/>
      </w:pPr>
      <w:rPr>
        <w:rFonts w:cs="Times New Roman"/>
      </w:rPr>
    </w:lvl>
    <w:lvl w:ilvl="8" w:tplc="0427001B" w:tentative="1">
      <w:start w:val="1"/>
      <w:numFmt w:val="lowerRoman"/>
      <w:lvlText w:val="%9."/>
      <w:lvlJc w:val="right"/>
      <w:pPr>
        <w:tabs>
          <w:tab w:val="num" w:pos="6780"/>
        </w:tabs>
        <w:ind w:left="6780" w:hanging="180"/>
      </w:pPr>
      <w:rPr>
        <w:rFonts w:cs="Times New Roman"/>
      </w:rPr>
    </w:lvl>
  </w:abstractNum>
  <w:abstractNum w:abstractNumId="6" w15:restartNumberingAfterBreak="0">
    <w:nsid w:val="341A02A8"/>
    <w:multiLevelType w:val="hybridMultilevel"/>
    <w:tmpl w:val="14F2D6FA"/>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64469DE"/>
    <w:multiLevelType w:val="multilevel"/>
    <w:tmpl w:val="5AF4C482"/>
    <w:lvl w:ilvl="0">
      <w:start w:val="1"/>
      <w:numFmt w:val="decimal"/>
      <w:lvlText w:val="%1."/>
      <w:lvlJc w:val="left"/>
      <w:pPr>
        <w:tabs>
          <w:tab w:val="num" w:pos="1740"/>
        </w:tabs>
        <w:ind w:left="1740" w:hanging="360"/>
      </w:pPr>
      <w:rPr>
        <w:rFonts w:cs="Times New Roman" w:hint="default"/>
      </w:rPr>
    </w:lvl>
    <w:lvl w:ilvl="1">
      <w:start w:val="1"/>
      <w:numFmt w:val="decimal"/>
      <w:isLgl/>
      <w:lvlText w:val="%2."/>
      <w:lvlJc w:val="left"/>
      <w:pPr>
        <w:tabs>
          <w:tab w:val="num" w:pos="1740"/>
        </w:tabs>
        <w:ind w:left="1740" w:hanging="360"/>
      </w:pPr>
      <w:rPr>
        <w:rFonts w:ascii="Times New Roman" w:eastAsia="Times New Roman" w:hAnsi="Times New Roman" w:cs="Times New Roman"/>
        <w:b w:val="0"/>
      </w:rPr>
    </w:lvl>
    <w:lvl w:ilvl="2">
      <w:start w:val="1"/>
      <w:numFmt w:val="decimal"/>
      <w:isLgl/>
      <w:lvlText w:val="%1.%2.%3"/>
      <w:lvlJc w:val="left"/>
      <w:pPr>
        <w:tabs>
          <w:tab w:val="num" w:pos="2100"/>
        </w:tabs>
        <w:ind w:left="2100" w:hanging="720"/>
      </w:pPr>
      <w:rPr>
        <w:rFonts w:cs="Times New Roman" w:hint="default"/>
        <w:b w:val="0"/>
      </w:rPr>
    </w:lvl>
    <w:lvl w:ilvl="3">
      <w:start w:val="1"/>
      <w:numFmt w:val="decimal"/>
      <w:isLgl/>
      <w:lvlText w:val="%1.%2.%3.%4"/>
      <w:lvlJc w:val="left"/>
      <w:pPr>
        <w:tabs>
          <w:tab w:val="num" w:pos="2100"/>
        </w:tabs>
        <w:ind w:left="2100" w:hanging="720"/>
      </w:pPr>
      <w:rPr>
        <w:rFonts w:cs="Times New Roman" w:hint="default"/>
        <w:b w:val="0"/>
      </w:rPr>
    </w:lvl>
    <w:lvl w:ilvl="4">
      <w:start w:val="1"/>
      <w:numFmt w:val="decimal"/>
      <w:isLgl/>
      <w:lvlText w:val="%1.%2.%3.%4.%5"/>
      <w:lvlJc w:val="left"/>
      <w:pPr>
        <w:tabs>
          <w:tab w:val="num" w:pos="2460"/>
        </w:tabs>
        <w:ind w:left="2460" w:hanging="1080"/>
      </w:pPr>
      <w:rPr>
        <w:rFonts w:cs="Times New Roman" w:hint="default"/>
        <w:b w:val="0"/>
      </w:rPr>
    </w:lvl>
    <w:lvl w:ilvl="5">
      <w:start w:val="1"/>
      <w:numFmt w:val="decimal"/>
      <w:isLgl/>
      <w:lvlText w:val="%1.%2.%3.%4.%5.%6"/>
      <w:lvlJc w:val="left"/>
      <w:pPr>
        <w:tabs>
          <w:tab w:val="num" w:pos="2460"/>
        </w:tabs>
        <w:ind w:left="2460" w:hanging="1080"/>
      </w:pPr>
      <w:rPr>
        <w:rFonts w:cs="Times New Roman" w:hint="default"/>
        <w:b w:val="0"/>
      </w:rPr>
    </w:lvl>
    <w:lvl w:ilvl="6">
      <w:start w:val="1"/>
      <w:numFmt w:val="decimal"/>
      <w:isLgl/>
      <w:lvlText w:val="%1.%2.%3.%4.%5.%6.%7"/>
      <w:lvlJc w:val="left"/>
      <w:pPr>
        <w:tabs>
          <w:tab w:val="num" w:pos="2820"/>
        </w:tabs>
        <w:ind w:left="2820" w:hanging="1440"/>
      </w:pPr>
      <w:rPr>
        <w:rFonts w:cs="Times New Roman" w:hint="default"/>
        <w:b w:val="0"/>
      </w:rPr>
    </w:lvl>
    <w:lvl w:ilvl="7">
      <w:start w:val="1"/>
      <w:numFmt w:val="decimal"/>
      <w:isLgl/>
      <w:lvlText w:val="%1.%2.%3.%4.%5.%6.%7.%8"/>
      <w:lvlJc w:val="left"/>
      <w:pPr>
        <w:tabs>
          <w:tab w:val="num" w:pos="2820"/>
        </w:tabs>
        <w:ind w:left="2820" w:hanging="1440"/>
      </w:pPr>
      <w:rPr>
        <w:rFonts w:cs="Times New Roman" w:hint="default"/>
        <w:b w:val="0"/>
      </w:rPr>
    </w:lvl>
    <w:lvl w:ilvl="8">
      <w:start w:val="1"/>
      <w:numFmt w:val="decimal"/>
      <w:isLgl/>
      <w:lvlText w:val="%1.%2.%3.%4.%5.%6.%7.%8.%9"/>
      <w:lvlJc w:val="left"/>
      <w:pPr>
        <w:tabs>
          <w:tab w:val="num" w:pos="3180"/>
        </w:tabs>
        <w:ind w:left="3180" w:hanging="1800"/>
      </w:pPr>
      <w:rPr>
        <w:rFonts w:cs="Times New Roman" w:hint="default"/>
        <w:b w:val="0"/>
      </w:rPr>
    </w:lvl>
  </w:abstractNum>
  <w:abstractNum w:abstractNumId="9"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0263790">
    <w:abstractNumId w:val="5"/>
  </w:num>
  <w:num w:numId="2" w16cid:durableId="106969270">
    <w:abstractNumId w:val="8"/>
  </w:num>
  <w:num w:numId="3" w16cid:durableId="285506442">
    <w:abstractNumId w:val="4"/>
  </w:num>
  <w:num w:numId="4" w16cid:durableId="772167954">
    <w:abstractNumId w:val="6"/>
  </w:num>
  <w:num w:numId="5" w16cid:durableId="699161899">
    <w:abstractNumId w:val="3"/>
  </w:num>
  <w:num w:numId="6" w16cid:durableId="909926500">
    <w:abstractNumId w:val="2"/>
  </w:num>
  <w:num w:numId="7" w16cid:durableId="18253956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4692116">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92192">
    <w:abstractNumId w:val="1"/>
  </w:num>
  <w:num w:numId="10" w16cid:durableId="385691511">
    <w:abstractNumId w:val="9"/>
  </w:num>
  <w:num w:numId="11" w16cid:durableId="250892065">
    <w:abstractNumId w:val="0"/>
  </w:num>
  <w:num w:numId="12" w16cid:durableId="8650979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12E"/>
    <w:rsid w:val="00002758"/>
    <w:rsid w:val="000027FE"/>
    <w:rsid w:val="00003FC8"/>
    <w:rsid w:val="00007DE5"/>
    <w:rsid w:val="00010107"/>
    <w:rsid w:val="00011B24"/>
    <w:rsid w:val="000120AA"/>
    <w:rsid w:val="00015972"/>
    <w:rsid w:val="00016A66"/>
    <w:rsid w:val="00016B5D"/>
    <w:rsid w:val="00016FF5"/>
    <w:rsid w:val="00017629"/>
    <w:rsid w:val="0001770F"/>
    <w:rsid w:val="00022CB7"/>
    <w:rsid w:val="00026281"/>
    <w:rsid w:val="00031BED"/>
    <w:rsid w:val="000338F6"/>
    <w:rsid w:val="00041776"/>
    <w:rsid w:val="00041C59"/>
    <w:rsid w:val="000431CB"/>
    <w:rsid w:val="00047631"/>
    <w:rsid w:val="000533CC"/>
    <w:rsid w:val="000540C0"/>
    <w:rsid w:val="000553E5"/>
    <w:rsid w:val="00055519"/>
    <w:rsid w:val="00055B02"/>
    <w:rsid w:val="00060575"/>
    <w:rsid w:val="00062F40"/>
    <w:rsid w:val="0007354A"/>
    <w:rsid w:val="00075E65"/>
    <w:rsid w:val="00082363"/>
    <w:rsid w:val="00082E40"/>
    <w:rsid w:val="00086CB3"/>
    <w:rsid w:val="00090855"/>
    <w:rsid w:val="000A12E0"/>
    <w:rsid w:val="000A20CB"/>
    <w:rsid w:val="000A2E79"/>
    <w:rsid w:val="000A3566"/>
    <w:rsid w:val="000B115D"/>
    <w:rsid w:val="000B2C75"/>
    <w:rsid w:val="000B48B2"/>
    <w:rsid w:val="000C43C0"/>
    <w:rsid w:val="000C75EF"/>
    <w:rsid w:val="000C76EC"/>
    <w:rsid w:val="000C7C9E"/>
    <w:rsid w:val="000D0B31"/>
    <w:rsid w:val="000D0C33"/>
    <w:rsid w:val="000D1428"/>
    <w:rsid w:val="000D1DA5"/>
    <w:rsid w:val="000D254A"/>
    <w:rsid w:val="000D5894"/>
    <w:rsid w:val="000D620E"/>
    <w:rsid w:val="000E2330"/>
    <w:rsid w:val="000E3EEC"/>
    <w:rsid w:val="000E535D"/>
    <w:rsid w:val="000E6072"/>
    <w:rsid w:val="000F0300"/>
    <w:rsid w:val="000F36E5"/>
    <w:rsid w:val="000F6830"/>
    <w:rsid w:val="00101A4F"/>
    <w:rsid w:val="00101A72"/>
    <w:rsid w:val="001028F3"/>
    <w:rsid w:val="00104121"/>
    <w:rsid w:val="00106914"/>
    <w:rsid w:val="0011034E"/>
    <w:rsid w:val="00112A8B"/>
    <w:rsid w:val="0011660C"/>
    <w:rsid w:val="001173D9"/>
    <w:rsid w:val="0012474D"/>
    <w:rsid w:val="00126210"/>
    <w:rsid w:val="001377FA"/>
    <w:rsid w:val="00143579"/>
    <w:rsid w:val="00144B7B"/>
    <w:rsid w:val="00146F26"/>
    <w:rsid w:val="0014797D"/>
    <w:rsid w:val="00154202"/>
    <w:rsid w:val="001546E9"/>
    <w:rsid w:val="001549F5"/>
    <w:rsid w:val="00155056"/>
    <w:rsid w:val="001559AB"/>
    <w:rsid w:val="001604FF"/>
    <w:rsid w:val="00160FA8"/>
    <w:rsid w:val="001629D1"/>
    <w:rsid w:val="0016634C"/>
    <w:rsid w:val="001667F8"/>
    <w:rsid w:val="00166DF1"/>
    <w:rsid w:val="001670AF"/>
    <w:rsid w:val="00173D6F"/>
    <w:rsid w:val="00176058"/>
    <w:rsid w:val="00180E91"/>
    <w:rsid w:val="00186B47"/>
    <w:rsid w:val="0019412E"/>
    <w:rsid w:val="001957AE"/>
    <w:rsid w:val="001961CD"/>
    <w:rsid w:val="00197E5C"/>
    <w:rsid w:val="001A0787"/>
    <w:rsid w:val="001A0919"/>
    <w:rsid w:val="001A3A5C"/>
    <w:rsid w:val="001B339F"/>
    <w:rsid w:val="001B475C"/>
    <w:rsid w:val="001C15FE"/>
    <w:rsid w:val="001C2183"/>
    <w:rsid w:val="001C26F9"/>
    <w:rsid w:val="001C442E"/>
    <w:rsid w:val="001C4862"/>
    <w:rsid w:val="001C5520"/>
    <w:rsid w:val="001C5BAA"/>
    <w:rsid w:val="001C6441"/>
    <w:rsid w:val="001D5D63"/>
    <w:rsid w:val="001D7215"/>
    <w:rsid w:val="001D740F"/>
    <w:rsid w:val="001E3A22"/>
    <w:rsid w:val="001E42A4"/>
    <w:rsid w:val="001E5C91"/>
    <w:rsid w:val="001E5E69"/>
    <w:rsid w:val="001E6194"/>
    <w:rsid w:val="001E67C1"/>
    <w:rsid w:val="001E67F8"/>
    <w:rsid w:val="001E7D0E"/>
    <w:rsid w:val="001F4D1C"/>
    <w:rsid w:val="001F6B1B"/>
    <w:rsid w:val="001F74CD"/>
    <w:rsid w:val="00202DC8"/>
    <w:rsid w:val="00203A62"/>
    <w:rsid w:val="00204EA4"/>
    <w:rsid w:val="00205388"/>
    <w:rsid w:val="00205408"/>
    <w:rsid w:val="002073E3"/>
    <w:rsid w:val="00207504"/>
    <w:rsid w:val="00207538"/>
    <w:rsid w:val="002116AC"/>
    <w:rsid w:val="00211FCE"/>
    <w:rsid w:val="00214203"/>
    <w:rsid w:val="00215A5E"/>
    <w:rsid w:val="00216554"/>
    <w:rsid w:val="0021747E"/>
    <w:rsid w:val="002240F5"/>
    <w:rsid w:val="002251B8"/>
    <w:rsid w:val="0023158C"/>
    <w:rsid w:val="00232271"/>
    <w:rsid w:val="002370DC"/>
    <w:rsid w:val="002375DB"/>
    <w:rsid w:val="00237EEE"/>
    <w:rsid w:val="00244402"/>
    <w:rsid w:val="00246C93"/>
    <w:rsid w:val="0025066B"/>
    <w:rsid w:val="0025112E"/>
    <w:rsid w:val="00251211"/>
    <w:rsid w:val="00257D69"/>
    <w:rsid w:val="002607A1"/>
    <w:rsid w:val="0026271E"/>
    <w:rsid w:val="00263B22"/>
    <w:rsid w:val="00270750"/>
    <w:rsid w:val="00272DE8"/>
    <w:rsid w:val="002746CA"/>
    <w:rsid w:val="0027640F"/>
    <w:rsid w:val="00281FAC"/>
    <w:rsid w:val="00284177"/>
    <w:rsid w:val="002845DE"/>
    <w:rsid w:val="00291E97"/>
    <w:rsid w:val="002945B1"/>
    <w:rsid w:val="00295203"/>
    <w:rsid w:val="002A3AC1"/>
    <w:rsid w:val="002A53D9"/>
    <w:rsid w:val="002A58FA"/>
    <w:rsid w:val="002A595B"/>
    <w:rsid w:val="002B09D7"/>
    <w:rsid w:val="002B1295"/>
    <w:rsid w:val="002B1BD8"/>
    <w:rsid w:val="002B2A83"/>
    <w:rsid w:val="002B69AC"/>
    <w:rsid w:val="002B7CDF"/>
    <w:rsid w:val="002C129F"/>
    <w:rsid w:val="002C62C6"/>
    <w:rsid w:val="002C71D0"/>
    <w:rsid w:val="002D3BCA"/>
    <w:rsid w:val="002D4A61"/>
    <w:rsid w:val="002D50BF"/>
    <w:rsid w:val="002D67D7"/>
    <w:rsid w:val="002D67F2"/>
    <w:rsid w:val="002E0A07"/>
    <w:rsid w:val="002E63EF"/>
    <w:rsid w:val="002E76A0"/>
    <w:rsid w:val="002F3B3C"/>
    <w:rsid w:val="002F6CC7"/>
    <w:rsid w:val="0030306E"/>
    <w:rsid w:val="0030439C"/>
    <w:rsid w:val="00306DCF"/>
    <w:rsid w:val="00307786"/>
    <w:rsid w:val="00313AAB"/>
    <w:rsid w:val="00321FF0"/>
    <w:rsid w:val="003236A2"/>
    <w:rsid w:val="003236C0"/>
    <w:rsid w:val="0032497D"/>
    <w:rsid w:val="00325B32"/>
    <w:rsid w:val="003302D3"/>
    <w:rsid w:val="00332962"/>
    <w:rsid w:val="00332E8F"/>
    <w:rsid w:val="00334D76"/>
    <w:rsid w:val="00337314"/>
    <w:rsid w:val="0034293D"/>
    <w:rsid w:val="00355AE2"/>
    <w:rsid w:val="0035673F"/>
    <w:rsid w:val="00363087"/>
    <w:rsid w:val="00363117"/>
    <w:rsid w:val="00364B6F"/>
    <w:rsid w:val="00373438"/>
    <w:rsid w:val="00374361"/>
    <w:rsid w:val="003755DB"/>
    <w:rsid w:val="00381889"/>
    <w:rsid w:val="00382812"/>
    <w:rsid w:val="00386CD2"/>
    <w:rsid w:val="003870B1"/>
    <w:rsid w:val="0039054A"/>
    <w:rsid w:val="003920DB"/>
    <w:rsid w:val="00393A5A"/>
    <w:rsid w:val="00396F83"/>
    <w:rsid w:val="003A703F"/>
    <w:rsid w:val="003A70D8"/>
    <w:rsid w:val="003B0587"/>
    <w:rsid w:val="003B05E7"/>
    <w:rsid w:val="003B1CCA"/>
    <w:rsid w:val="003B251C"/>
    <w:rsid w:val="003B60F0"/>
    <w:rsid w:val="003B6920"/>
    <w:rsid w:val="003C0370"/>
    <w:rsid w:val="003C2AE1"/>
    <w:rsid w:val="003C2F11"/>
    <w:rsid w:val="003C6861"/>
    <w:rsid w:val="003D1578"/>
    <w:rsid w:val="003D52FC"/>
    <w:rsid w:val="003D5CE4"/>
    <w:rsid w:val="003D6EBD"/>
    <w:rsid w:val="003E0609"/>
    <w:rsid w:val="003E1235"/>
    <w:rsid w:val="003E17AA"/>
    <w:rsid w:val="003E363B"/>
    <w:rsid w:val="003E56A4"/>
    <w:rsid w:val="003E6AEE"/>
    <w:rsid w:val="003E7BFA"/>
    <w:rsid w:val="003F0C86"/>
    <w:rsid w:val="003F2887"/>
    <w:rsid w:val="003F3D8F"/>
    <w:rsid w:val="003F55E5"/>
    <w:rsid w:val="003F5D8D"/>
    <w:rsid w:val="003F6839"/>
    <w:rsid w:val="004005B8"/>
    <w:rsid w:val="0040076D"/>
    <w:rsid w:val="00402F93"/>
    <w:rsid w:val="00404FD5"/>
    <w:rsid w:val="004059F8"/>
    <w:rsid w:val="00407407"/>
    <w:rsid w:val="004144F4"/>
    <w:rsid w:val="00424206"/>
    <w:rsid w:val="00424867"/>
    <w:rsid w:val="00427D4E"/>
    <w:rsid w:val="0043136E"/>
    <w:rsid w:val="0043783A"/>
    <w:rsid w:val="00440DFB"/>
    <w:rsid w:val="00441A26"/>
    <w:rsid w:val="00441C3E"/>
    <w:rsid w:val="004442B6"/>
    <w:rsid w:val="004455B6"/>
    <w:rsid w:val="004467E8"/>
    <w:rsid w:val="00446EC4"/>
    <w:rsid w:val="004501A7"/>
    <w:rsid w:val="00450E88"/>
    <w:rsid w:val="0045107B"/>
    <w:rsid w:val="00455C6C"/>
    <w:rsid w:val="0046187E"/>
    <w:rsid w:val="00465401"/>
    <w:rsid w:val="00471C0A"/>
    <w:rsid w:val="00472E27"/>
    <w:rsid w:val="0047341E"/>
    <w:rsid w:val="00474ABA"/>
    <w:rsid w:val="00477117"/>
    <w:rsid w:val="004810B9"/>
    <w:rsid w:val="00482EF6"/>
    <w:rsid w:val="00483224"/>
    <w:rsid w:val="00486195"/>
    <w:rsid w:val="004866CD"/>
    <w:rsid w:val="00490A8C"/>
    <w:rsid w:val="00494BB7"/>
    <w:rsid w:val="00495033"/>
    <w:rsid w:val="004A0316"/>
    <w:rsid w:val="004A227A"/>
    <w:rsid w:val="004A3CB5"/>
    <w:rsid w:val="004A4F69"/>
    <w:rsid w:val="004A6FF4"/>
    <w:rsid w:val="004A7522"/>
    <w:rsid w:val="004A7B54"/>
    <w:rsid w:val="004A7F9C"/>
    <w:rsid w:val="004B074E"/>
    <w:rsid w:val="004B4F2D"/>
    <w:rsid w:val="004B5DE1"/>
    <w:rsid w:val="004B74EF"/>
    <w:rsid w:val="004B7E72"/>
    <w:rsid w:val="004C1A6E"/>
    <w:rsid w:val="004C2353"/>
    <w:rsid w:val="004C6A16"/>
    <w:rsid w:val="004C76BB"/>
    <w:rsid w:val="004D07A6"/>
    <w:rsid w:val="004D52F0"/>
    <w:rsid w:val="004D7625"/>
    <w:rsid w:val="004E14D6"/>
    <w:rsid w:val="004E21A6"/>
    <w:rsid w:val="004E2314"/>
    <w:rsid w:val="004E42FD"/>
    <w:rsid w:val="004E5BAB"/>
    <w:rsid w:val="004F05CD"/>
    <w:rsid w:val="004F165E"/>
    <w:rsid w:val="004F2A6A"/>
    <w:rsid w:val="004F6A54"/>
    <w:rsid w:val="004F7835"/>
    <w:rsid w:val="00501110"/>
    <w:rsid w:val="005013A4"/>
    <w:rsid w:val="0050514E"/>
    <w:rsid w:val="00507F2F"/>
    <w:rsid w:val="0051054F"/>
    <w:rsid w:val="00513359"/>
    <w:rsid w:val="00515D21"/>
    <w:rsid w:val="00517B10"/>
    <w:rsid w:val="00521581"/>
    <w:rsid w:val="0052419E"/>
    <w:rsid w:val="005245CE"/>
    <w:rsid w:val="005259A9"/>
    <w:rsid w:val="00531766"/>
    <w:rsid w:val="00533E56"/>
    <w:rsid w:val="00534315"/>
    <w:rsid w:val="00537BC6"/>
    <w:rsid w:val="00540E7A"/>
    <w:rsid w:val="00541A61"/>
    <w:rsid w:val="0054358C"/>
    <w:rsid w:val="00544BF8"/>
    <w:rsid w:val="005460C6"/>
    <w:rsid w:val="005469A6"/>
    <w:rsid w:val="005506A6"/>
    <w:rsid w:val="00550AD9"/>
    <w:rsid w:val="00553D50"/>
    <w:rsid w:val="00556D7F"/>
    <w:rsid w:val="005570FA"/>
    <w:rsid w:val="00563225"/>
    <w:rsid w:val="00564288"/>
    <w:rsid w:val="0056601F"/>
    <w:rsid w:val="00567725"/>
    <w:rsid w:val="005677BD"/>
    <w:rsid w:val="00573E1A"/>
    <w:rsid w:val="005747BD"/>
    <w:rsid w:val="00575CD9"/>
    <w:rsid w:val="00580776"/>
    <w:rsid w:val="00582A0C"/>
    <w:rsid w:val="00582CEA"/>
    <w:rsid w:val="00582E7D"/>
    <w:rsid w:val="00584731"/>
    <w:rsid w:val="00586E20"/>
    <w:rsid w:val="00587703"/>
    <w:rsid w:val="005901BA"/>
    <w:rsid w:val="00590A21"/>
    <w:rsid w:val="005970A2"/>
    <w:rsid w:val="005972BB"/>
    <w:rsid w:val="005974B7"/>
    <w:rsid w:val="005A1526"/>
    <w:rsid w:val="005A2F47"/>
    <w:rsid w:val="005A3985"/>
    <w:rsid w:val="005A4E08"/>
    <w:rsid w:val="005A5AEC"/>
    <w:rsid w:val="005B13C8"/>
    <w:rsid w:val="005B325F"/>
    <w:rsid w:val="005B3393"/>
    <w:rsid w:val="005B4824"/>
    <w:rsid w:val="005B72F2"/>
    <w:rsid w:val="005C1846"/>
    <w:rsid w:val="005C321A"/>
    <w:rsid w:val="005C3C77"/>
    <w:rsid w:val="005C43DA"/>
    <w:rsid w:val="005C565E"/>
    <w:rsid w:val="005D086A"/>
    <w:rsid w:val="005D0AAA"/>
    <w:rsid w:val="005D0CA2"/>
    <w:rsid w:val="005D192C"/>
    <w:rsid w:val="005D4B1F"/>
    <w:rsid w:val="005E72FF"/>
    <w:rsid w:val="005F17C5"/>
    <w:rsid w:val="005F1E17"/>
    <w:rsid w:val="005F2B68"/>
    <w:rsid w:val="005F34A2"/>
    <w:rsid w:val="005F3C7D"/>
    <w:rsid w:val="005F743B"/>
    <w:rsid w:val="0060387A"/>
    <w:rsid w:val="0060520C"/>
    <w:rsid w:val="00607FEC"/>
    <w:rsid w:val="00611755"/>
    <w:rsid w:val="006118FE"/>
    <w:rsid w:val="00614848"/>
    <w:rsid w:val="00614F7B"/>
    <w:rsid w:val="00615934"/>
    <w:rsid w:val="006235D7"/>
    <w:rsid w:val="006239E1"/>
    <w:rsid w:val="006256AB"/>
    <w:rsid w:val="00625C48"/>
    <w:rsid w:val="00625CB3"/>
    <w:rsid w:val="00625FF3"/>
    <w:rsid w:val="00626C7D"/>
    <w:rsid w:val="0063086D"/>
    <w:rsid w:val="00633E39"/>
    <w:rsid w:val="00635F33"/>
    <w:rsid w:val="00636BC1"/>
    <w:rsid w:val="0064550C"/>
    <w:rsid w:val="00654D46"/>
    <w:rsid w:val="00655C6A"/>
    <w:rsid w:val="00656744"/>
    <w:rsid w:val="006578EC"/>
    <w:rsid w:val="00661D1F"/>
    <w:rsid w:val="00671265"/>
    <w:rsid w:val="00671FBB"/>
    <w:rsid w:val="00672B2C"/>
    <w:rsid w:val="00674289"/>
    <w:rsid w:val="00674888"/>
    <w:rsid w:val="00676309"/>
    <w:rsid w:val="00680F05"/>
    <w:rsid w:val="006814F1"/>
    <w:rsid w:val="00683CA0"/>
    <w:rsid w:val="006846E7"/>
    <w:rsid w:val="00687B72"/>
    <w:rsid w:val="00691D05"/>
    <w:rsid w:val="00692574"/>
    <w:rsid w:val="00693EBF"/>
    <w:rsid w:val="00697A3C"/>
    <w:rsid w:val="006A0A44"/>
    <w:rsid w:val="006A4782"/>
    <w:rsid w:val="006A7945"/>
    <w:rsid w:val="006B03BC"/>
    <w:rsid w:val="006B15B0"/>
    <w:rsid w:val="006B1FE6"/>
    <w:rsid w:val="006B5753"/>
    <w:rsid w:val="006B5D39"/>
    <w:rsid w:val="006B672F"/>
    <w:rsid w:val="006C2E70"/>
    <w:rsid w:val="006C7F06"/>
    <w:rsid w:val="006D0032"/>
    <w:rsid w:val="006D3627"/>
    <w:rsid w:val="006D7018"/>
    <w:rsid w:val="006E47AE"/>
    <w:rsid w:val="006E6458"/>
    <w:rsid w:val="006F1C46"/>
    <w:rsid w:val="006F316E"/>
    <w:rsid w:val="00700AA3"/>
    <w:rsid w:val="00702BF0"/>
    <w:rsid w:val="007043D5"/>
    <w:rsid w:val="007048EC"/>
    <w:rsid w:val="00704DF7"/>
    <w:rsid w:val="00711A87"/>
    <w:rsid w:val="007122B9"/>
    <w:rsid w:val="00712D5A"/>
    <w:rsid w:val="007155C3"/>
    <w:rsid w:val="00716B81"/>
    <w:rsid w:val="00720FEC"/>
    <w:rsid w:val="00721DFA"/>
    <w:rsid w:val="007247C2"/>
    <w:rsid w:val="00724B2F"/>
    <w:rsid w:val="0072586E"/>
    <w:rsid w:val="0074024C"/>
    <w:rsid w:val="0074122E"/>
    <w:rsid w:val="007474DB"/>
    <w:rsid w:val="0075059B"/>
    <w:rsid w:val="00752AD3"/>
    <w:rsid w:val="00757C1F"/>
    <w:rsid w:val="0076122E"/>
    <w:rsid w:val="00762532"/>
    <w:rsid w:val="00764081"/>
    <w:rsid w:val="007645B7"/>
    <w:rsid w:val="00766C18"/>
    <w:rsid w:val="00772978"/>
    <w:rsid w:val="0077307D"/>
    <w:rsid w:val="00780397"/>
    <w:rsid w:val="007851F3"/>
    <w:rsid w:val="00791827"/>
    <w:rsid w:val="00792396"/>
    <w:rsid w:val="00793EFE"/>
    <w:rsid w:val="0079454D"/>
    <w:rsid w:val="007951C7"/>
    <w:rsid w:val="007A176D"/>
    <w:rsid w:val="007A4E9F"/>
    <w:rsid w:val="007A6F7C"/>
    <w:rsid w:val="007A7A8F"/>
    <w:rsid w:val="007B0112"/>
    <w:rsid w:val="007B0C99"/>
    <w:rsid w:val="007C23AB"/>
    <w:rsid w:val="007C5DF8"/>
    <w:rsid w:val="007D1EAD"/>
    <w:rsid w:val="007D222A"/>
    <w:rsid w:val="007D4136"/>
    <w:rsid w:val="007D4449"/>
    <w:rsid w:val="007D4739"/>
    <w:rsid w:val="007D50D8"/>
    <w:rsid w:val="007D677A"/>
    <w:rsid w:val="007D79DA"/>
    <w:rsid w:val="007E27EB"/>
    <w:rsid w:val="007E48F2"/>
    <w:rsid w:val="007E4C94"/>
    <w:rsid w:val="007E76F4"/>
    <w:rsid w:val="007F1214"/>
    <w:rsid w:val="007F2D76"/>
    <w:rsid w:val="007F55C4"/>
    <w:rsid w:val="007F6866"/>
    <w:rsid w:val="00802319"/>
    <w:rsid w:val="00802B93"/>
    <w:rsid w:val="00810ADE"/>
    <w:rsid w:val="00814D27"/>
    <w:rsid w:val="008150EF"/>
    <w:rsid w:val="008160B4"/>
    <w:rsid w:val="00820080"/>
    <w:rsid w:val="00820891"/>
    <w:rsid w:val="00822AB6"/>
    <w:rsid w:val="00822FEB"/>
    <w:rsid w:val="00823E9A"/>
    <w:rsid w:val="00824A17"/>
    <w:rsid w:val="00827119"/>
    <w:rsid w:val="008317E0"/>
    <w:rsid w:val="00832BA7"/>
    <w:rsid w:val="00834C83"/>
    <w:rsid w:val="00840616"/>
    <w:rsid w:val="008427F9"/>
    <w:rsid w:val="00843C2E"/>
    <w:rsid w:val="0084567B"/>
    <w:rsid w:val="00845942"/>
    <w:rsid w:val="008512C5"/>
    <w:rsid w:val="00854102"/>
    <w:rsid w:val="008564F5"/>
    <w:rsid w:val="00860CF9"/>
    <w:rsid w:val="00862D3A"/>
    <w:rsid w:val="00863048"/>
    <w:rsid w:val="0086676C"/>
    <w:rsid w:val="0087180D"/>
    <w:rsid w:val="00874995"/>
    <w:rsid w:val="00881415"/>
    <w:rsid w:val="00885BAC"/>
    <w:rsid w:val="00891BF1"/>
    <w:rsid w:val="00892032"/>
    <w:rsid w:val="00892883"/>
    <w:rsid w:val="00895192"/>
    <w:rsid w:val="008976B4"/>
    <w:rsid w:val="008A2F67"/>
    <w:rsid w:val="008A3456"/>
    <w:rsid w:val="008A5C66"/>
    <w:rsid w:val="008A6CF3"/>
    <w:rsid w:val="008B0A51"/>
    <w:rsid w:val="008B2711"/>
    <w:rsid w:val="008B74D5"/>
    <w:rsid w:val="008C234B"/>
    <w:rsid w:val="008C690C"/>
    <w:rsid w:val="008D07B9"/>
    <w:rsid w:val="008D15A6"/>
    <w:rsid w:val="008D19CD"/>
    <w:rsid w:val="008D2A66"/>
    <w:rsid w:val="008D2FFF"/>
    <w:rsid w:val="008D3DE3"/>
    <w:rsid w:val="008D4935"/>
    <w:rsid w:val="008E413A"/>
    <w:rsid w:val="008E6118"/>
    <w:rsid w:val="008E6C10"/>
    <w:rsid w:val="008E75CB"/>
    <w:rsid w:val="008F1A90"/>
    <w:rsid w:val="008F2D73"/>
    <w:rsid w:val="008F4290"/>
    <w:rsid w:val="008F4FDF"/>
    <w:rsid w:val="00900AEF"/>
    <w:rsid w:val="009024CD"/>
    <w:rsid w:val="00902A05"/>
    <w:rsid w:val="00903F05"/>
    <w:rsid w:val="00906C6C"/>
    <w:rsid w:val="00914D30"/>
    <w:rsid w:val="00915A67"/>
    <w:rsid w:val="00915ADD"/>
    <w:rsid w:val="009169E4"/>
    <w:rsid w:val="00916A48"/>
    <w:rsid w:val="00916E3E"/>
    <w:rsid w:val="009172DD"/>
    <w:rsid w:val="00921C99"/>
    <w:rsid w:val="00921FC8"/>
    <w:rsid w:val="00924DE7"/>
    <w:rsid w:val="00925B02"/>
    <w:rsid w:val="0093038A"/>
    <w:rsid w:val="009312FE"/>
    <w:rsid w:val="0093624A"/>
    <w:rsid w:val="00936D5A"/>
    <w:rsid w:val="00941DAC"/>
    <w:rsid w:val="009446E1"/>
    <w:rsid w:val="00945B02"/>
    <w:rsid w:val="00945B7E"/>
    <w:rsid w:val="009470A9"/>
    <w:rsid w:val="00947F7B"/>
    <w:rsid w:val="009511B7"/>
    <w:rsid w:val="00951B7A"/>
    <w:rsid w:val="00953723"/>
    <w:rsid w:val="0095382B"/>
    <w:rsid w:val="00953C18"/>
    <w:rsid w:val="0095750F"/>
    <w:rsid w:val="00961601"/>
    <w:rsid w:val="00961E99"/>
    <w:rsid w:val="00962DE6"/>
    <w:rsid w:val="00964F3B"/>
    <w:rsid w:val="00965AE0"/>
    <w:rsid w:val="0096766D"/>
    <w:rsid w:val="00974E2B"/>
    <w:rsid w:val="009755D9"/>
    <w:rsid w:val="00976992"/>
    <w:rsid w:val="00981290"/>
    <w:rsid w:val="009828E4"/>
    <w:rsid w:val="009869A0"/>
    <w:rsid w:val="00986E3A"/>
    <w:rsid w:val="009A07A4"/>
    <w:rsid w:val="009A2CBA"/>
    <w:rsid w:val="009A3589"/>
    <w:rsid w:val="009A35CF"/>
    <w:rsid w:val="009A3C62"/>
    <w:rsid w:val="009A4770"/>
    <w:rsid w:val="009A47D1"/>
    <w:rsid w:val="009A4ABC"/>
    <w:rsid w:val="009A4B27"/>
    <w:rsid w:val="009B0948"/>
    <w:rsid w:val="009B0E96"/>
    <w:rsid w:val="009B3E58"/>
    <w:rsid w:val="009B78DE"/>
    <w:rsid w:val="009C00DC"/>
    <w:rsid w:val="009C0676"/>
    <w:rsid w:val="009C32F1"/>
    <w:rsid w:val="009C5162"/>
    <w:rsid w:val="009C59F9"/>
    <w:rsid w:val="009C6E40"/>
    <w:rsid w:val="009C765B"/>
    <w:rsid w:val="009D2A5F"/>
    <w:rsid w:val="009D4D80"/>
    <w:rsid w:val="009D5EF5"/>
    <w:rsid w:val="009E6957"/>
    <w:rsid w:val="009E7780"/>
    <w:rsid w:val="009E79E7"/>
    <w:rsid w:val="009F054C"/>
    <w:rsid w:val="009F1147"/>
    <w:rsid w:val="009F2407"/>
    <w:rsid w:val="009F2AD6"/>
    <w:rsid w:val="009F6671"/>
    <w:rsid w:val="009F6760"/>
    <w:rsid w:val="00A000D8"/>
    <w:rsid w:val="00A025A2"/>
    <w:rsid w:val="00A05880"/>
    <w:rsid w:val="00A07430"/>
    <w:rsid w:val="00A1088A"/>
    <w:rsid w:val="00A12BFA"/>
    <w:rsid w:val="00A20004"/>
    <w:rsid w:val="00A25969"/>
    <w:rsid w:val="00A25F92"/>
    <w:rsid w:val="00A260B6"/>
    <w:rsid w:val="00A26540"/>
    <w:rsid w:val="00A3142E"/>
    <w:rsid w:val="00A321E5"/>
    <w:rsid w:val="00A34136"/>
    <w:rsid w:val="00A349D4"/>
    <w:rsid w:val="00A36DC7"/>
    <w:rsid w:val="00A37EA3"/>
    <w:rsid w:val="00A40355"/>
    <w:rsid w:val="00A4041B"/>
    <w:rsid w:val="00A415B6"/>
    <w:rsid w:val="00A422AB"/>
    <w:rsid w:val="00A434FB"/>
    <w:rsid w:val="00A437F8"/>
    <w:rsid w:val="00A50A9E"/>
    <w:rsid w:val="00A51059"/>
    <w:rsid w:val="00A5129E"/>
    <w:rsid w:val="00A513FB"/>
    <w:rsid w:val="00A53373"/>
    <w:rsid w:val="00A56861"/>
    <w:rsid w:val="00A56F24"/>
    <w:rsid w:val="00A62A1F"/>
    <w:rsid w:val="00A63B18"/>
    <w:rsid w:val="00A6666A"/>
    <w:rsid w:val="00A70DE0"/>
    <w:rsid w:val="00A7334C"/>
    <w:rsid w:val="00A73FC7"/>
    <w:rsid w:val="00A74C10"/>
    <w:rsid w:val="00A80857"/>
    <w:rsid w:val="00A83F26"/>
    <w:rsid w:val="00A87AFB"/>
    <w:rsid w:val="00A917CB"/>
    <w:rsid w:val="00A93D0F"/>
    <w:rsid w:val="00A9424D"/>
    <w:rsid w:val="00A94DC8"/>
    <w:rsid w:val="00AA04EF"/>
    <w:rsid w:val="00AA3970"/>
    <w:rsid w:val="00AA494D"/>
    <w:rsid w:val="00AA7C80"/>
    <w:rsid w:val="00AB44E2"/>
    <w:rsid w:val="00AC155F"/>
    <w:rsid w:val="00AC55A0"/>
    <w:rsid w:val="00AC5EEE"/>
    <w:rsid w:val="00AC6F96"/>
    <w:rsid w:val="00AC78E2"/>
    <w:rsid w:val="00AC7CA4"/>
    <w:rsid w:val="00AD1837"/>
    <w:rsid w:val="00AD2129"/>
    <w:rsid w:val="00AD4463"/>
    <w:rsid w:val="00AD5DE2"/>
    <w:rsid w:val="00AE79E9"/>
    <w:rsid w:val="00AE7E61"/>
    <w:rsid w:val="00AF172B"/>
    <w:rsid w:val="00B02E7F"/>
    <w:rsid w:val="00B0738C"/>
    <w:rsid w:val="00B106AB"/>
    <w:rsid w:val="00B14952"/>
    <w:rsid w:val="00B16F08"/>
    <w:rsid w:val="00B20336"/>
    <w:rsid w:val="00B203A6"/>
    <w:rsid w:val="00B2318D"/>
    <w:rsid w:val="00B25882"/>
    <w:rsid w:val="00B341F0"/>
    <w:rsid w:val="00B34760"/>
    <w:rsid w:val="00B415DD"/>
    <w:rsid w:val="00B41D75"/>
    <w:rsid w:val="00B4241F"/>
    <w:rsid w:val="00B45602"/>
    <w:rsid w:val="00B46F2D"/>
    <w:rsid w:val="00B50749"/>
    <w:rsid w:val="00B50A6B"/>
    <w:rsid w:val="00B53B4C"/>
    <w:rsid w:val="00B61C63"/>
    <w:rsid w:val="00B62AC7"/>
    <w:rsid w:val="00B63220"/>
    <w:rsid w:val="00B66806"/>
    <w:rsid w:val="00B71EAE"/>
    <w:rsid w:val="00B73C74"/>
    <w:rsid w:val="00B77A14"/>
    <w:rsid w:val="00B81B97"/>
    <w:rsid w:val="00B837B0"/>
    <w:rsid w:val="00B84CD3"/>
    <w:rsid w:val="00B875FF"/>
    <w:rsid w:val="00B94979"/>
    <w:rsid w:val="00BA0941"/>
    <w:rsid w:val="00BA569C"/>
    <w:rsid w:val="00BA7602"/>
    <w:rsid w:val="00BB170E"/>
    <w:rsid w:val="00BB5837"/>
    <w:rsid w:val="00BC3E66"/>
    <w:rsid w:val="00BC428C"/>
    <w:rsid w:val="00BC482C"/>
    <w:rsid w:val="00BC6442"/>
    <w:rsid w:val="00BC7D05"/>
    <w:rsid w:val="00BD294E"/>
    <w:rsid w:val="00BD67FE"/>
    <w:rsid w:val="00BF198C"/>
    <w:rsid w:val="00C01C89"/>
    <w:rsid w:val="00C01F74"/>
    <w:rsid w:val="00C03920"/>
    <w:rsid w:val="00C04446"/>
    <w:rsid w:val="00C059ED"/>
    <w:rsid w:val="00C07826"/>
    <w:rsid w:val="00C11A6F"/>
    <w:rsid w:val="00C13C05"/>
    <w:rsid w:val="00C146D9"/>
    <w:rsid w:val="00C15BE1"/>
    <w:rsid w:val="00C171CA"/>
    <w:rsid w:val="00C204EB"/>
    <w:rsid w:val="00C21589"/>
    <w:rsid w:val="00C22364"/>
    <w:rsid w:val="00C22FC2"/>
    <w:rsid w:val="00C231A1"/>
    <w:rsid w:val="00C271BD"/>
    <w:rsid w:val="00C3268B"/>
    <w:rsid w:val="00C3498C"/>
    <w:rsid w:val="00C40AC6"/>
    <w:rsid w:val="00C4200E"/>
    <w:rsid w:val="00C45A01"/>
    <w:rsid w:val="00C504AF"/>
    <w:rsid w:val="00C51F38"/>
    <w:rsid w:val="00C5366E"/>
    <w:rsid w:val="00C54DF9"/>
    <w:rsid w:val="00C56CE7"/>
    <w:rsid w:val="00C57BB9"/>
    <w:rsid w:val="00C60462"/>
    <w:rsid w:val="00C6197C"/>
    <w:rsid w:val="00C64D90"/>
    <w:rsid w:val="00C6758B"/>
    <w:rsid w:val="00C67715"/>
    <w:rsid w:val="00C70E09"/>
    <w:rsid w:val="00C75225"/>
    <w:rsid w:val="00C77C5B"/>
    <w:rsid w:val="00C806F3"/>
    <w:rsid w:val="00C81683"/>
    <w:rsid w:val="00C81FFD"/>
    <w:rsid w:val="00C83022"/>
    <w:rsid w:val="00C833B0"/>
    <w:rsid w:val="00C84033"/>
    <w:rsid w:val="00C85848"/>
    <w:rsid w:val="00C85EF1"/>
    <w:rsid w:val="00C91049"/>
    <w:rsid w:val="00C9129C"/>
    <w:rsid w:val="00CA169A"/>
    <w:rsid w:val="00CA5833"/>
    <w:rsid w:val="00CA5CC8"/>
    <w:rsid w:val="00CB083C"/>
    <w:rsid w:val="00CB089F"/>
    <w:rsid w:val="00CB1128"/>
    <w:rsid w:val="00CB3CDF"/>
    <w:rsid w:val="00CB5A18"/>
    <w:rsid w:val="00CB79B1"/>
    <w:rsid w:val="00CC1598"/>
    <w:rsid w:val="00CC394D"/>
    <w:rsid w:val="00CD0A14"/>
    <w:rsid w:val="00CD40CF"/>
    <w:rsid w:val="00CE2AA0"/>
    <w:rsid w:val="00CE33B9"/>
    <w:rsid w:val="00CE4D06"/>
    <w:rsid w:val="00CE6F6A"/>
    <w:rsid w:val="00CF09B8"/>
    <w:rsid w:val="00CF23EF"/>
    <w:rsid w:val="00CF364F"/>
    <w:rsid w:val="00CF374A"/>
    <w:rsid w:val="00CF7EF6"/>
    <w:rsid w:val="00D02485"/>
    <w:rsid w:val="00D02A4A"/>
    <w:rsid w:val="00D02F97"/>
    <w:rsid w:val="00D06F64"/>
    <w:rsid w:val="00D11C6E"/>
    <w:rsid w:val="00D127FC"/>
    <w:rsid w:val="00D12C81"/>
    <w:rsid w:val="00D135BD"/>
    <w:rsid w:val="00D1376A"/>
    <w:rsid w:val="00D13DF0"/>
    <w:rsid w:val="00D14E03"/>
    <w:rsid w:val="00D17848"/>
    <w:rsid w:val="00D22AB8"/>
    <w:rsid w:val="00D2439F"/>
    <w:rsid w:val="00D25223"/>
    <w:rsid w:val="00D340A5"/>
    <w:rsid w:val="00D35451"/>
    <w:rsid w:val="00D43CA8"/>
    <w:rsid w:val="00D46B0F"/>
    <w:rsid w:val="00D51811"/>
    <w:rsid w:val="00D54C47"/>
    <w:rsid w:val="00D55E9C"/>
    <w:rsid w:val="00D5610F"/>
    <w:rsid w:val="00D616F1"/>
    <w:rsid w:val="00D66019"/>
    <w:rsid w:val="00D66039"/>
    <w:rsid w:val="00D6713F"/>
    <w:rsid w:val="00D67DBE"/>
    <w:rsid w:val="00D745A8"/>
    <w:rsid w:val="00D77DF8"/>
    <w:rsid w:val="00D8043A"/>
    <w:rsid w:val="00D80EF9"/>
    <w:rsid w:val="00D820AB"/>
    <w:rsid w:val="00D842E1"/>
    <w:rsid w:val="00D85D6F"/>
    <w:rsid w:val="00D87909"/>
    <w:rsid w:val="00D87E52"/>
    <w:rsid w:val="00D90C90"/>
    <w:rsid w:val="00D92CBD"/>
    <w:rsid w:val="00D95A00"/>
    <w:rsid w:val="00D97A41"/>
    <w:rsid w:val="00DA383A"/>
    <w:rsid w:val="00DA7CC8"/>
    <w:rsid w:val="00DB2C88"/>
    <w:rsid w:val="00DC03D1"/>
    <w:rsid w:val="00DC0FA3"/>
    <w:rsid w:val="00DC1650"/>
    <w:rsid w:val="00DC17FA"/>
    <w:rsid w:val="00DC5959"/>
    <w:rsid w:val="00DD07AE"/>
    <w:rsid w:val="00DD51AC"/>
    <w:rsid w:val="00DD7F6B"/>
    <w:rsid w:val="00DE0CAC"/>
    <w:rsid w:val="00DE0FAB"/>
    <w:rsid w:val="00DE25AD"/>
    <w:rsid w:val="00DE3EC9"/>
    <w:rsid w:val="00DE4F27"/>
    <w:rsid w:val="00DE5CA8"/>
    <w:rsid w:val="00DE7F77"/>
    <w:rsid w:val="00DF0E06"/>
    <w:rsid w:val="00DF5614"/>
    <w:rsid w:val="00E00353"/>
    <w:rsid w:val="00E010B2"/>
    <w:rsid w:val="00E0275B"/>
    <w:rsid w:val="00E04FDA"/>
    <w:rsid w:val="00E05532"/>
    <w:rsid w:val="00E0721A"/>
    <w:rsid w:val="00E0770F"/>
    <w:rsid w:val="00E11F48"/>
    <w:rsid w:val="00E127D3"/>
    <w:rsid w:val="00E138BE"/>
    <w:rsid w:val="00E13A6E"/>
    <w:rsid w:val="00E14B10"/>
    <w:rsid w:val="00E17133"/>
    <w:rsid w:val="00E30C71"/>
    <w:rsid w:val="00E370A1"/>
    <w:rsid w:val="00E37168"/>
    <w:rsid w:val="00E378EA"/>
    <w:rsid w:val="00E42C0E"/>
    <w:rsid w:val="00E42DC6"/>
    <w:rsid w:val="00E439AF"/>
    <w:rsid w:val="00E43DA5"/>
    <w:rsid w:val="00E44AD9"/>
    <w:rsid w:val="00E45842"/>
    <w:rsid w:val="00E514C6"/>
    <w:rsid w:val="00E52C3B"/>
    <w:rsid w:val="00E55968"/>
    <w:rsid w:val="00E5715A"/>
    <w:rsid w:val="00E63A52"/>
    <w:rsid w:val="00E64F84"/>
    <w:rsid w:val="00E6685A"/>
    <w:rsid w:val="00E72B8D"/>
    <w:rsid w:val="00E74570"/>
    <w:rsid w:val="00E764FF"/>
    <w:rsid w:val="00E776B9"/>
    <w:rsid w:val="00E8173B"/>
    <w:rsid w:val="00E821F0"/>
    <w:rsid w:val="00E832AE"/>
    <w:rsid w:val="00E85372"/>
    <w:rsid w:val="00E86E12"/>
    <w:rsid w:val="00E87433"/>
    <w:rsid w:val="00E913C7"/>
    <w:rsid w:val="00E919E3"/>
    <w:rsid w:val="00E92DED"/>
    <w:rsid w:val="00E94517"/>
    <w:rsid w:val="00E96903"/>
    <w:rsid w:val="00EA2EB8"/>
    <w:rsid w:val="00EA6E78"/>
    <w:rsid w:val="00EB0537"/>
    <w:rsid w:val="00EB2D0B"/>
    <w:rsid w:val="00EB5A17"/>
    <w:rsid w:val="00EB6539"/>
    <w:rsid w:val="00EC48CF"/>
    <w:rsid w:val="00ED01DE"/>
    <w:rsid w:val="00ED136A"/>
    <w:rsid w:val="00ED1BBC"/>
    <w:rsid w:val="00ED2096"/>
    <w:rsid w:val="00ED3264"/>
    <w:rsid w:val="00ED41E3"/>
    <w:rsid w:val="00ED6B6C"/>
    <w:rsid w:val="00ED7586"/>
    <w:rsid w:val="00EE1C02"/>
    <w:rsid w:val="00EE1E11"/>
    <w:rsid w:val="00EE2F16"/>
    <w:rsid w:val="00EE5BA5"/>
    <w:rsid w:val="00EE697C"/>
    <w:rsid w:val="00EF3CA2"/>
    <w:rsid w:val="00EF5000"/>
    <w:rsid w:val="00EF586A"/>
    <w:rsid w:val="00F0167F"/>
    <w:rsid w:val="00F04943"/>
    <w:rsid w:val="00F051F8"/>
    <w:rsid w:val="00F06F80"/>
    <w:rsid w:val="00F07AB2"/>
    <w:rsid w:val="00F15894"/>
    <w:rsid w:val="00F17454"/>
    <w:rsid w:val="00F21C71"/>
    <w:rsid w:val="00F22F8E"/>
    <w:rsid w:val="00F23BB5"/>
    <w:rsid w:val="00F24B95"/>
    <w:rsid w:val="00F2501D"/>
    <w:rsid w:val="00F25AB1"/>
    <w:rsid w:val="00F25ADE"/>
    <w:rsid w:val="00F2620F"/>
    <w:rsid w:val="00F33298"/>
    <w:rsid w:val="00F334E9"/>
    <w:rsid w:val="00F33EF0"/>
    <w:rsid w:val="00F377E8"/>
    <w:rsid w:val="00F402AA"/>
    <w:rsid w:val="00F41EE4"/>
    <w:rsid w:val="00F43125"/>
    <w:rsid w:val="00F442A9"/>
    <w:rsid w:val="00F447C1"/>
    <w:rsid w:val="00F51C7A"/>
    <w:rsid w:val="00F5209E"/>
    <w:rsid w:val="00F52911"/>
    <w:rsid w:val="00F54EF8"/>
    <w:rsid w:val="00F57A86"/>
    <w:rsid w:val="00F6203C"/>
    <w:rsid w:val="00F62D99"/>
    <w:rsid w:val="00F672BD"/>
    <w:rsid w:val="00F67325"/>
    <w:rsid w:val="00F700E6"/>
    <w:rsid w:val="00F70341"/>
    <w:rsid w:val="00F70416"/>
    <w:rsid w:val="00F74914"/>
    <w:rsid w:val="00F806B6"/>
    <w:rsid w:val="00F82848"/>
    <w:rsid w:val="00F82A9F"/>
    <w:rsid w:val="00F83FEA"/>
    <w:rsid w:val="00F870DE"/>
    <w:rsid w:val="00F90B53"/>
    <w:rsid w:val="00F91616"/>
    <w:rsid w:val="00F93B79"/>
    <w:rsid w:val="00F9651C"/>
    <w:rsid w:val="00FA70CE"/>
    <w:rsid w:val="00FB1787"/>
    <w:rsid w:val="00FB4F09"/>
    <w:rsid w:val="00FB6C46"/>
    <w:rsid w:val="00FB7498"/>
    <w:rsid w:val="00FC2729"/>
    <w:rsid w:val="00FC4876"/>
    <w:rsid w:val="00FD0DEA"/>
    <w:rsid w:val="00FD1369"/>
    <w:rsid w:val="00FD2750"/>
    <w:rsid w:val="00FD314A"/>
    <w:rsid w:val="00FD4268"/>
    <w:rsid w:val="00FD47B5"/>
    <w:rsid w:val="00FD5E89"/>
    <w:rsid w:val="00FE45EA"/>
    <w:rsid w:val="00FE5FD5"/>
    <w:rsid w:val="00FE607E"/>
    <w:rsid w:val="00FE76D5"/>
    <w:rsid w:val="00FF4167"/>
    <w:rsid w:val="00FF74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3AFD9D"/>
  <w15:docId w15:val="{201E6536-BCFB-42DE-986D-C499E68CF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0857"/>
    <w:rPr>
      <w:rFonts w:ascii="TimesLT" w:hAnsi="TimesLT"/>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154202"/>
    <w:pPr>
      <w:jc w:val="center"/>
    </w:pPr>
    <w:rPr>
      <w:rFonts w:ascii="Times New Roman" w:hAnsi="Times New Roman"/>
      <w:b/>
      <w:sz w:val="28"/>
    </w:rPr>
  </w:style>
  <w:style w:type="paragraph" w:styleId="Pagrindinistekstas">
    <w:name w:val="Body Text"/>
    <w:basedOn w:val="prastasis"/>
    <w:link w:val="PagrindinistekstasDiagrama"/>
    <w:uiPriority w:val="99"/>
    <w:rsid w:val="00154202"/>
    <w:pPr>
      <w:spacing w:line="360" w:lineRule="auto"/>
      <w:jc w:val="center"/>
    </w:pPr>
    <w:rPr>
      <w:rFonts w:ascii="Times New Roman" w:hAnsi="Times New Roman"/>
      <w:b/>
      <w:caps/>
      <w:sz w:val="20"/>
    </w:rPr>
  </w:style>
  <w:style w:type="character" w:customStyle="1" w:styleId="PagrindinistekstasDiagrama">
    <w:name w:val="Pagrindinis tekstas Diagrama"/>
    <w:basedOn w:val="Numatytasispastraiposriftas"/>
    <w:link w:val="Pagrindinistekstas"/>
    <w:uiPriority w:val="99"/>
    <w:locked/>
    <w:rsid w:val="0001770F"/>
    <w:rPr>
      <w:rFonts w:ascii="TimesLT" w:hAnsi="TimesLT" w:cs="Times New Roman"/>
      <w:sz w:val="24"/>
      <w:lang w:val="lt-LT"/>
    </w:rPr>
  </w:style>
  <w:style w:type="paragraph" w:customStyle="1" w:styleId="Sraopastraipa">
    <w:name w:val="Sąrao pastraipa"/>
    <w:basedOn w:val="prastasis"/>
    <w:uiPriority w:val="99"/>
    <w:rsid w:val="00AE79E9"/>
    <w:pPr>
      <w:spacing w:after="200" w:line="276" w:lineRule="auto"/>
      <w:ind w:left="720"/>
    </w:pPr>
    <w:rPr>
      <w:rFonts w:ascii="Calibri" w:hAnsi="Calibri"/>
      <w:sz w:val="22"/>
      <w:szCs w:val="22"/>
      <w:lang w:val="en-US"/>
    </w:rPr>
  </w:style>
  <w:style w:type="character" w:customStyle="1" w:styleId="Heading1">
    <w:name w:val="Heading #1_"/>
    <w:link w:val="Heading10"/>
    <w:uiPriority w:val="99"/>
    <w:locked/>
    <w:rsid w:val="004455B6"/>
    <w:rPr>
      <w:b/>
      <w:sz w:val="22"/>
    </w:rPr>
  </w:style>
  <w:style w:type="character" w:customStyle="1" w:styleId="Bodytext">
    <w:name w:val="Body text_"/>
    <w:link w:val="Pagrindinistekstas1"/>
    <w:uiPriority w:val="99"/>
    <w:locked/>
    <w:rsid w:val="004455B6"/>
    <w:rPr>
      <w:sz w:val="21"/>
    </w:rPr>
  </w:style>
  <w:style w:type="paragraph" w:customStyle="1" w:styleId="Heading10">
    <w:name w:val="Heading #1"/>
    <w:basedOn w:val="prastasis"/>
    <w:link w:val="Heading1"/>
    <w:uiPriority w:val="99"/>
    <w:rsid w:val="004455B6"/>
    <w:pPr>
      <w:shd w:val="clear" w:color="auto" w:fill="FFFFFF"/>
      <w:spacing w:after="360" w:line="240" w:lineRule="atLeast"/>
      <w:outlineLvl w:val="0"/>
    </w:pPr>
    <w:rPr>
      <w:rFonts w:ascii="Times New Roman" w:hAnsi="Times New Roman"/>
      <w:b/>
      <w:sz w:val="22"/>
      <w:lang w:eastAsia="lt-LT"/>
    </w:rPr>
  </w:style>
  <w:style w:type="paragraph" w:customStyle="1" w:styleId="Pagrindinistekstas1">
    <w:name w:val="Pagrindinis tekstas1"/>
    <w:basedOn w:val="prastasis"/>
    <w:link w:val="Bodytext"/>
    <w:uiPriority w:val="99"/>
    <w:rsid w:val="004455B6"/>
    <w:pPr>
      <w:shd w:val="clear" w:color="auto" w:fill="FFFFFF"/>
      <w:spacing w:before="240" w:after="60" w:line="240" w:lineRule="atLeast"/>
      <w:ind w:hanging="760"/>
    </w:pPr>
    <w:rPr>
      <w:rFonts w:ascii="Times New Roman" w:hAnsi="Times New Roman"/>
      <w:sz w:val="21"/>
      <w:lang w:eastAsia="lt-LT"/>
    </w:rPr>
  </w:style>
  <w:style w:type="character" w:customStyle="1" w:styleId="Bodytext3">
    <w:name w:val="Body text (3)_"/>
    <w:link w:val="Bodytext30"/>
    <w:uiPriority w:val="99"/>
    <w:locked/>
    <w:rsid w:val="004455B6"/>
    <w:rPr>
      <w:b/>
      <w:sz w:val="22"/>
    </w:rPr>
  </w:style>
  <w:style w:type="paragraph" w:customStyle="1" w:styleId="Bodytext30">
    <w:name w:val="Body text (3)"/>
    <w:basedOn w:val="prastasis"/>
    <w:link w:val="Bodytext3"/>
    <w:uiPriority w:val="99"/>
    <w:rsid w:val="004455B6"/>
    <w:pPr>
      <w:shd w:val="clear" w:color="auto" w:fill="FFFFFF"/>
      <w:spacing w:line="252" w:lineRule="exact"/>
    </w:pPr>
    <w:rPr>
      <w:rFonts w:ascii="Times New Roman" w:hAnsi="Times New Roman"/>
      <w:b/>
      <w:sz w:val="22"/>
      <w:lang w:eastAsia="lt-LT"/>
    </w:rPr>
  </w:style>
  <w:style w:type="paragraph" w:styleId="Antrats">
    <w:name w:val="header"/>
    <w:basedOn w:val="prastasis"/>
    <w:link w:val="AntratsDiagrama"/>
    <w:uiPriority w:val="99"/>
    <w:rsid w:val="00FF7410"/>
    <w:pPr>
      <w:tabs>
        <w:tab w:val="center" w:pos="4819"/>
        <w:tab w:val="right" w:pos="9638"/>
      </w:tabs>
    </w:pPr>
  </w:style>
  <w:style w:type="character" w:customStyle="1" w:styleId="AntratsDiagrama">
    <w:name w:val="Antraštės Diagrama"/>
    <w:basedOn w:val="Numatytasispastraiposriftas"/>
    <w:link w:val="Antrats"/>
    <w:uiPriority w:val="99"/>
    <w:semiHidden/>
    <w:locked/>
    <w:rsid w:val="0001770F"/>
    <w:rPr>
      <w:rFonts w:ascii="TimesLT" w:hAnsi="TimesLT" w:cs="Times New Roman"/>
      <w:sz w:val="24"/>
      <w:lang w:val="lt-LT"/>
    </w:rPr>
  </w:style>
  <w:style w:type="paragraph" w:styleId="Porat">
    <w:name w:val="footer"/>
    <w:basedOn w:val="prastasis"/>
    <w:link w:val="PoratDiagrama"/>
    <w:uiPriority w:val="99"/>
    <w:rsid w:val="00FF7410"/>
    <w:pPr>
      <w:tabs>
        <w:tab w:val="center" w:pos="4819"/>
        <w:tab w:val="right" w:pos="9638"/>
      </w:tabs>
    </w:pPr>
  </w:style>
  <w:style w:type="character" w:customStyle="1" w:styleId="PoratDiagrama">
    <w:name w:val="Poraštė Diagrama"/>
    <w:basedOn w:val="Numatytasispastraiposriftas"/>
    <w:link w:val="Porat"/>
    <w:uiPriority w:val="99"/>
    <w:semiHidden/>
    <w:locked/>
    <w:rsid w:val="0001770F"/>
    <w:rPr>
      <w:rFonts w:ascii="TimesLT" w:hAnsi="TimesLT" w:cs="Times New Roman"/>
      <w:sz w:val="24"/>
      <w:lang w:val="lt-LT"/>
    </w:rPr>
  </w:style>
  <w:style w:type="table" w:styleId="Lentelstinklelis">
    <w:name w:val="Table Grid"/>
    <w:basedOn w:val="prastojilentel"/>
    <w:uiPriority w:val="99"/>
    <w:rsid w:val="002B129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0">
    <w:name w:val="List Paragraph"/>
    <w:basedOn w:val="prastasis"/>
    <w:uiPriority w:val="34"/>
    <w:qFormat/>
    <w:rsid w:val="007E27EB"/>
    <w:pPr>
      <w:spacing w:after="200" w:line="276" w:lineRule="auto"/>
      <w:ind w:left="720"/>
    </w:pPr>
    <w:rPr>
      <w:rFonts w:ascii="Calibri" w:hAnsi="Calibri"/>
      <w:sz w:val="22"/>
      <w:szCs w:val="22"/>
      <w:lang w:val="en-US"/>
    </w:rPr>
  </w:style>
  <w:style w:type="paragraph" w:styleId="Debesliotekstas">
    <w:name w:val="Balloon Text"/>
    <w:basedOn w:val="prastasis"/>
    <w:link w:val="DebesliotekstasDiagrama"/>
    <w:uiPriority w:val="99"/>
    <w:semiHidden/>
    <w:rsid w:val="000E23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0E2330"/>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3224">
      <w:marLeft w:val="0"/>
      <w:marRight w:val="0"/>
      <w:marTop w:val="0"/>
      <w:marBottom w:val="0"/>
      <w:divBdr>
        <w:top w:val="none" w:sz="0" w:space="0" w:color="auto"/>
        <w:left w:val="none" w:sz="0" w:space="0" w:color="auto"/>
        <w:bottom w:val="none" w:sz="0" w:space="0" w:color="auto"/>
        <w:right w:val="none" w:sz="0" w:space="0" w:color="auto"/>
      </w:divBdr>
    </w:div>
    <w:div w:id="10763225">
      <w:marLeft w:val="0"/>
      <w:marRight w:val="0"/>
      <w:marTop w:val="0"/>
      <w:marBottom w:val="0"/>
      <w:divBdr>
        <w:top w:val="none" w:sz="0" w:space="0" w:color="auto"/>
        <w:left w:val="none" w:sz="0" w:space="0" w:color="auto"/>
        <w:bottom w:val="none" w:sz="0" w:space="0" w:color="auto"/>
        <w:right w:val="none" w:sz="0" w:space="0" w:color="auto"/>
      </w:divBdr>
    </w:div>
    <w:div w:id="10763226">
      <w:marLeft w:val="0"/>
      <w:marRight w:val="0"/>
      <w:marTop w:val="0"/>
      <w:marBottom w:val="0"/>
      <w:divBdr>
        <w:top w:val="none" w:sz="0" w:space="0" w:color="auto"/>
        <w:left w:val="none" w:sz="0" w:space="0" w:color="auto"/>
        <w:bottom w:val="none" w:sz="0" w:space="0" w:color="auto"/>
        <w:right w:val="none" w:sz="0" w:space="0" w:color="auto"/>
      </w:divBdr>
    </w:div>
    <w:div w:id="10763229">
      <w:marLeft w:val="0"/>
      <w:marRight w:val="0"/>
      <w:marTop w:val="0"/>
      <w:marBottom w:val="0"/>
      <w:divBdr>
        <w:top w:val="none" w:sz="0" w:space="0" w:color="auto"/>
        <w:left w:val="none" w:sz="0" w:space="0" w:color="auto"/>
        <w:bottom w:val="none" w:sz="0" w:space="0" w:color="auto"/>
        <w:right w:val="none" w:sz="0" w:space="0" w:color="auto"/>
      </w:divBdr>
      <w:divsChild>
        <w:div w:id="10763227">
          <w:marLeft w:val="0"/>
          <w:marRight w:val="0"/>
          <w:marTop w:val="0"/>
          <w:marBottom w:val="0"/>
          <w:divBdr>
            <w:top w:val="none" w:sz="0" w:space="0" w:color="auto"/>
            <w:left w:val="none" w:sz="0" w:space="0" w:color="auto"/>
            <w:bottom w:val="none" w:sz="0" w:space="0" w:color="auto"/>
            <w:right w:val="none" w:sz="0" w:space="0" w:color="auto"/>
          </w:divBdr>
        </w:div>
      </w:divsChild>
    </w:div>
    <w:div w:id="10763230">
      <w:marLeft w:val="0"/>
      <w:marRight w:val="0"/>
      <w:marTop w:val="0"/>
      <w:marBottom w:val="0"/>
      <w:divBdr>
        <w:top w:val="none" w:sz="0" w:space="0" w:color="auto"/>
        <w:left w:val="none" w:sz="0" w:space="0" w:color="auto"/>
        <w:bottom w:val="none" w:sz="0" w:space="0" w:color="auto"/>
        <w:right w:val="none" w:sz="0" w:space="0" w:color="auto"/>
      </w:divBdr>
      <w:divsChild>
        <w:div w:id="10763228">
          <w:marLeft w:val="0"/>
          <w:marRight w:val="0"/>
          <w:marTop w:val="0"/>
          <w:marBottom w:val="0"/>
          <w:divBdr>
            <w:top w:val="none" w:sz="0" w:space="0" w:color="auto"/>
            <w:left w:val="none" w:sz="0" w:space="0" w:color="auto"/>
            <w:bottom w:val="none" w:sz="0" w:space="0" w:color="auto"/>
            <w:right w:val="none" w:sz="0" w:space="0" w:color="auto"/>
          </w:divBdr>
        </w:div>
      </w:divsChild>
    </w:div>
    <w:div w:id="512916241">
      <w:bodyDiv w:val="1"/>
      <w:marLeft w:val="0"/>
      <w:marRight w:val="0"/>
      <w:marTop w:val="0"/>
      <w:marBottom w:val="0"/>
      <w:divBdr>
        <w:top w:val="none" w:sz="0" w:space="0" w:color="auto"/>
        <w:left w:val="none" w:sz="0" w:space="0" w:color="auto"/>
        <w:bottom w:val="none" w:sz="0" w:space="0" w:color="auto"/>
        <w:right w:val="none" w:sz="0" w:space="0" w:color="auto"/>
      </w:divBdr>
    </w:div>
    <w:div w:id="64605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faJ\Desktop\sablonai%201\TARY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70EEF-CD8E-485C-96D1-9AF684CD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Template>
  <TotalTime>1142</TotalTime>
  <Pages>7</Pages>
  <Words>1977</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Statybos Tarnyba</Company>
  <LinksUpToDate>false</LinksUpToDate>
  <CharactersWithSpaces>13226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AlfaJ</dc:creator>
  <cp:keywords/>
  <dc:description/>
  <cp:lastModifiedBy>MS</cp:lastModifiedBy>
  <cp:revision>126</cp:revision>
  <cp:lastPrinted>2023-04-05T06:02:00Z</cp:lastPrinted>
  <dcterms:created xsi:type="dcterms:W3CDTF">2021-04-09T10:42:00Z</dcterms:created>
  <dcterms:modified xsi:type="dcterms:W3CDTF">2024-06-20T10:37:00Z</dcterms:modified>
</cp:coreProperties>
</file>